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53C" w:rsidRPr="001447FD" w:rsidRDefault="0021653C" w:rsidP="00B46A15">
      <w:pPr>
        <w:spacing w:before="120"/>
        <w:jc w:val="both"/>
        <w:outlineLvl w:val="0"/>
        <w:rPr>
          <w:rFonts w:ascii="Times New Roman" w:hAnsi="Times New Roman" w:cs="Times New Roman"/>
          <w:b/>
          <w:bCs/>
          <w:sz w:val="26"/>
          <w:szCs w:val="26"/>
          <w:lang w:val="pt-BR"/>
        </w:rPr>
      </w:pPr>
    </w:p>
    <w:p w:rsidR="0021653C" w:rsidRPr="001447FD" w:rsidRDefault="0021653C" w:rsidP="005452B7">
      <w:pPr>
        <w:spacing w:before="120" w:line="288" w:lineRule="auto"/>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Tên ngành, nghề</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rPr>
        <w:t>KỸ THUẬT MÁY LẠNH VÀ ĐIỀU HÒA KHÔNG KHÍ</w:t>
      </w:r>
    </w:p>
    <w:p w:rsidR="0021653C" w:rsidRPr="001447FD" w:rsidRDefault="0021653C" w:rsidP="00CA4D28">
      <w:pPr>
        <w:spacing w:before="120" w:line="288" w:lineRule="auto"/>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ngành, nghề</w:t>
      </w:r>
      <w:r w:rsidRPr="001447FD">
        <w:rPr>
          <w:rFonts w:ascii="Times New Roman" w:hAnsi="Times New Roman" w:cs="Times New Roman"/>
          <w:sz w:val="26"/>
          <w:szCs w:val="26"/>
          <w:lang w:val="pt-BR"/>
        </w:rPr>
        <w:t xml:space="preserve">: </w:t>
      </w:r>
      <w:r w:rsidRPr="001447FD">
        <w:rPr>
          <w:b/>
          <w:bCs/>
          <w:sz w:val="26"/>
          <w:szCs w:val="26"/>
        </w:rPr>
        <w:t>6520205</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Trình độ đào tạo</w:t>
      </w:r>
      <w:r w:rsidRPr="001447FD">
        <w:rPr>
          <w:rFonts w:ascii="Times New Roman" w:hAnsi="Times New Roman" w:cs="Times New Roman"/>
          <w:sz w:val="26"/>
          <w:szCs w:val="26"/>
          <w:lang w:val="pt-BR"/>
        </w:rPr>
        <w:t>: Cao đẳng</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Hình thức đào tạo: </w:t>
      </w:r>
      <w:r w:rsidRPr="001447FD">
        <w:rPr>
          <w:rFonts w:ascii="Times New Roman" w:hAnsi="Times New Roman" w:cs="Times New Roman"/>
          <w:sz w:val="26"/>
          <w:szCs w:val="26"/>
          <w:lang w:val="pt-BR"/>
        </w:rPr>
        <w:t>Chính quy (Tín chỉ)</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Đối tượng tuyển sinh</w:t>
      </w:r>
      <w:r w:rsidRPr="001447FD">
        <w:rPr>
          <w:rFonts w:ascii="Times New Roman" w:hAnsi="Times New Roman" w:cs="Times New Roman"/>
          <w:sz w:val="26"/>
          <w:szCs w:val="26"/>
          <w:lang w:val="pt-BR"/>
        </w:rPr>
        <w:t>: Tốt nghiệp THPT hoặc tương đương</w:t>
      </w:r>
    </w:p>
    <w:p w:rsidR="0021653C" w:rsidRPr="001447FD" w:rsidRDefault="0021653C" w:rsidP="00CA4D28">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đào tạo: </w:t>
      </w:r>
      <w:r w:rsidRPr="001447FD">
        <w:rPr>
          <w:rFonts w:ascii="Times New Roman" w:hAnsi="Times New Roman" w:cs="Times New Roman"/>
          <w:sz w:val="26"/>
          <w:szCs w:val="26"/>
          <w:lang w:val="pt-BR"/>
        </w:rPr>
        <w:t>03 năm</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Mục tiêu đào tạo</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1.1. Mục tiêu chung:</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cơ sở, kiến thức ngành và chuyên ngành điện lạnh.</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Biết được chức năng và phạm vi sử dụng của các thiết bị trong từng lĩnh vực.</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về an toàn lao động trong công nghiệp.</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1.2. Mục tiêu cụ thể:</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Tổ chức và điều hành được hoạt động của tổ, nhóm lắp đặt;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Hướng dẫn được thợ dưới bậc và thợ phụ trong các công việc;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Vận hành, khai thác các thiết bị lạnh an toàn đúng kỹ thuật;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1.3. Vị trí việc làm sau khi tốt nghiệp:</w:t>
      </w:r>
      <w:r w:rsidRPr="001447FD">
        <w:rPr>
          <w:rFonts w:ascii="Times New Roman" w:hAnsi="Times New Roman" w:cs="Times New Roman"/>
          <w:sz w:val="26"/>
          <w:szCs w:val="26"/>
          <w:lang w:val="pt-BR"/>
        </w:rPr>
        <w:tab/>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Vị trí công tác: Nhân viên kỹ thuật điện lạnh hoặc cán bộ quản lý điều hành trong doanh nghiệp.</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2. Khối lượng kiến thức và thời gian khóa học: </w:t>
      </w:r>
    </w:p>
    <w:p w:rsidR="0021653C" w:rsidRPr="001447FD"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1447FD">
        <w:rPr>
          <w:rFonts w:ascii="Times New Roman" w:hAnsi="Times New Roman" w:cs="Times New Roman"/>
          <w:sz w:val="26"/>
          <w:szCs w:val="26"/>
          <w:lang w:val="pt-BR"/>
        </w:rPr>
        <w:t xml:space="preserve">- Số lượng </w:t>
      </w:r>
      <w:r>
        <w:rPr>
          <w:rFonts w:ascii="Times New Roman" w:hAnsi="Times New Roman" w:cs="Times New Roman"/>
          <w:sz w:val="26"/>
          <w:szCs w:val="26"/>
          <w:lang w:val="pt-BR"/>
        </w:rPr>
        <w:t xml:space="preserve">Tên Tên Tên học phần:   </w:t>
      </w:r>
      <w:r w:rsidRPr="001447FD">
        <w:rPr>
          <w:rFonts w:ascii="Times New Roman" w:hAnsi="Times New Roman" w:cs="Times New Roman"/>
          <w:b/>
          <w:bCs/>
          <w:sz w:val="26"/>
          <w:szCs w:val="26"/>
          <w:lang w:val="pt-BR"/>
        </w:rPr>
        <w:t>32</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1447FD">
        <w:rPr>
          <w:rFonts w:ascii="Times New Roman" w:hAnsi="Times New Roman" w:cs="Times New Roman"/>
          <w:sz w:val="26"/>
          <w:szCs w:val="26"/>
          <w:lang w:val="pt-BR"/>
        </w:rPr>
        <w:t xml:space="preserve">- Khối lượng kiến thức, kỹ năng toàn khóa học: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tín chỉ </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các học phần chung/ đại cương: </w:t>
      </w:r>
      <w:r w:rsidRPr="001447FD">
        <w:rPr>
          <w:rFonts w:ascii="Times New Roman" w:hAnsi="Times New Roman" w:cs="Times New Roman"/>
          <w:b/>
          <w:bCs/>
          <w:sz w:val="26"/>
          <w:szCs w:val="26"/>
          <w:lang w:val="pt-BR"/>
        </w:rPr>
        <w:t>450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các học phần chuyên môn: </w:t>
      </w:r>
      <w:r w:rsidRPr="001447FD">
        <w:rPr>
          <w:rFonts w:ascii="Times New Roman" w:hAnsi="Times New Roman" w:cs="Times New Roman"/>
          <w:color w:val="FF0000"/>
          <w:sz w:val="26"/>
          <w:szCs w:val="26"/>
          <w:lang w:val="pt-BR"/>
        </w:rPr>
        <w:t>1410</w:t>
      </w:r>
      <w:r w:rsidRPr="001447FD">
        <w:rPr>
          <w:rFonts w:ascii="Times New Roman" w:hAnsi="Times New Roman" w:cs="Times New Roman"/>
          <w:b/>
          <w:bCs/>
          <w:color w:val="FF0000"/>
          <w:sz w:val="26"/>
          <w:szCs w:val="26"/>
          <w:lang w:val="pt-BR"/>
        </w:rPr>
        <w:t xml:space="preserve"> </w:t>
      </w:r>
      <w:r w:rsidRPr="001447FD">
        <w:rPr>
          <w:rFonts w:ascii="Times New Roman" w:hAnsi="Times New Roman" w:cs="Times New Roman"/>
          <w:b/>
          <w:bCs/>
          <w:sz w:val="26"/>
          <w:szCs w:val="26"/>
          <w:lang w:val="pt-BR"/>
        </w:rPr>
        <w:t xml:space="preserve">  </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lý thuyết: </w:t>
      </w:r>
      <w:r w:rsidRPr="001447FD">
        <w:rPr>
          <w:rFonts w:ascii="Times New Roman" w:hAnsi="Times New Roman" w:cs="Times New Roman"/>
          <w:b/>
          <w:bCs/>
          <w:color w:val="FF0000"/>
          <w:sz w:val="26"/>
          <w:szCs w:val="26"/>
          <w:lang w:val="pt-BR"/>
        </w:rPr>
        <w:t>780</w:t>
      </w:r>
      <w:r w:rsidRPr="001447FD">
        <w:rPr>
          <w:rFonts w:ascii="Times New Roman" w:hAnsi="Times New Roman" w:cs="Times New Roman"/>
          <w:color w:val="FF0000"/>
          <w:sz w:val="26"/>
          <w:szCs w:val="26"/>
          <w:lang w:val="pt-BR"/>
        </w:rPr>
        <w:t xml:space="preserve"> </w:t>
      </w:r>
      <w:r w:rsidRPr="001447FD">
        <w:rPr>
          <w:rFonts w:ascii="Times New Roman" w:hAnsi="Times New Roman" w:cs="Times New Roman"/>
          <w:sz w:val="26"/>
          <w:szCs w:val="26"/>
          <w:lang w:val="pt-BR"/>
        </w:rPr>
        <w:t>giờ; Thực hành, thực tập, thí nghiệm:</w:t>
      </w:r>
      <w:r w:rsidRPr="001447FD">
        <w:rPr>
          <w:rFonts w:ascii="Times New Roman" w:hAnsi="Times New Roman" w:cs="Times New Roman"/>
          <w:b/>
          <w:bCs/>
          <w:color w:val="FF0000"/>
          <w:sz w:val="26"/>
          <w:szCs w:val="26"/>
          <w:lang w:val="pt-BR"/>
        </w:rPr>
        <w:t>1200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Thời gian khóa học: 3 năm</w:t>
      </w:r>
    </w:p>
    <w:p w:rsidR="0021653C" w:rsidRPr="001447FD" w:rsidRDefault="0021653C" w:rsidP="00CC62C2">
      <w:pPr>
        <w:spacing w:before="120" w:after="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3. Nội dung chương trình: </w:t>
      </w:r>
    </w:p>
    <w:tbl>
      <w:tblPr>
        <w:tblW w:w="9320" w:type="dxa"/>
        <w:tblInd w:w="-106" w:type="dxa"/>
        <w:tblLook w:val="00A0"/>
      </w:tblPr>
      <w:tblGrid>
        <w:gridCol w:w="960"/>
        <w:gridCol w:w="3640"/>
        <w:gridCol w:w="880"/>
        <w:gridCol w:w="960"/>
        <w:gridCol w:w="960"/>
        <w:gridCol w:w="960"/>
        <w:gridCol w:w="960"/>
      </w:tblGrid>
      <w:tr w:rsidR="0021653C" w:rsidRPr="001447FD">
        <w:trPr>
          <w:trHeight w:val="390"/>
        </w:trPr>
        <w:tc>
          <w:tcPr>
            <w:tcW w:w="960" w:type="dxa"/>
            <w:tcBorders>
              <w:top w:val="single" w:sz="8" w:space="0" w:color="auto"/>
              <w:left w:val="single" w:sz="8" w:space="0" w:color="auto"/>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 </w:t>
            </w:r>
          </w:p>
        </w:tc>
        <w:tc>
          <w:tcPr>
            <w:tcW w:w="3640" w:type="dxa"/>
            <w:tcBorders>
              <w:top w:val="single" w:sz="8" w:space="0" w:color="auto"/>
              <w:left w:val="nil"/>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 </w:t>
            </w:r>
          </w:p>
        </w:tc>
        <w:tc>
          <w:tcPr>
            <w:tcW w:w="880" w:type="dxa"/>
            <w:tcBorders>
              <w:top w:val="single" w:sz="8" w:space="0" w:color="auto"/>
              <w:left w:val="nil"/>
              <w:bottom w:val="nil"/>
              <w:right w:val="nil"/>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đào tạo ( giờ)</w:t>
            </w:r>
          </w:p>
        </w:tc>
      </w:tr>
      <w:tr w:rsidR="0021653C" w:rsidRPr="001447FD">
        <w:trPr>
          <w:trHeight w:val="930"/>
        </w:trPr>
        <w:tc>
          <w:tcPr>
            <w:tcW w:w="960" w:type="dxa"/>
            <w:tcBorders>
              <w:top w:val="nil"/>
              <w:left w:val="single" w:sz="8" w:space="0" w:color="auto"/>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Mã</w:t>
            </w:r>
          </w:p>
        </w:tc>
        <w:tc>
          <w:tcPr>
            <w:tcW w:w="3640" w:type="dxa"/>
            <w:tcBorders>
              <w:top w:val="nil"/>
              <w:left w:val="nil"/>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môn học, mô đun</w:t>
            </w:r>
          </w:p>
        </w:tc>
        <w:tc>
          <w:tcPr>
            <w:tcW w:w="880" w:type="dxa"/>
            <w:tcBorders>
              <w:top w:val="nil"/>
              <w:left w:val="nil"/>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r w:rsidRPr="001447FD">
              <w:rPr>
                <w:rFonts w:ascii="Times New Roman" w:hAnsi="Times New Roman" w:cs="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Trong đó</w:t>
            </w:r>
          </w:p>
        </w:tc>
      </w:tr>
      <w:tr w:rsidR="0021653C" w:rsidRPr="001447FD">
        <w:trPr>
          <w:trHeight w:val="375"/>
        </w:trPr>
        <w:tc>
          <w:tcPr>
            <w:tcW w:w="960" w:type="dxa"/>
            <w:tcBorders>
              <w:top w:val="nil"/>
              <w:left w:val="single" w:sz="8" w:space="0" w:color="auto"/>
              <w:bottom w:val="nil"/>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Học phần</w:t>
            </w:r>
          </w:p>
        </w:tc>
        <w:tc>
          <w:tcPr>
            <w:tcW w:w="3640" w:type="dxa"/>
            <w:tcBorders>
              <w:top w:val="nil"/>
              <w:left w:val="nil"/>
              <w:bottom w:val="nil"/>
              <w:right w:val="single" w:sz="8" w:space="0" w:color="auto"/>
            </w:tcBorders>
            <w:vAlign w:val="center"/>
          </w:tcPr>
          <w:p w:rsidR="0021653C" w:rsidRPr="001447FD" w:rsidRDefault="0021653C" w:rsidP="003825CC">
            <w:pPr>
              <w:rPr>
                <w:rFonts w:ascii="Arial" w:hAnsi="Arial" w:cs="Arial"/>
                <w:sz w:val="26"/>
                <w:szCs w:val="26"/>
              </w:rPr>
            </w:pPr>
            <w:r w:rsidRPr="001447FD">
              <w:rPr>
                <w:rFonts w:ascii="Arial" w:hAnsi="Arial" w:cs="Arial"/>
                <w:sz w:val="26"/>
                <w:szCs w:val="26"/>
              </w:rPr>
              <w:t> </w:t>
            </w:r>
          </w:p>
        </w:tc>
        <w:tc>
          <w:tcPr>
            <w:tcW w:w="880" w:type="dxa"/>
            <w:tcBorders>
              <w:top w:val="nil"/>
              <w:left w:val="nil"/>
              <w:bottom w:val="nil"/>
              <w:right w:val="single" w:sz="8" w:space="0" w:color="auto"/>
            </w:tcBorders>
            <w:vAlign w:val="center"/>
          </w:tcPr>
          <w:p w:rsidR="0021653C" w:rsidRPr="001447FD" w:rsidRDefault="0021653C" w:rsidP="003825CC">
            <w:pPr>
              <w:jc w:val="center"/>
              <w:rPr>
                <w:rFonts w:ascii="Arial" w:hAnsi="Arial" w:cs="Arial"/>
                <w:sz w:val="26"/>
                <w:szCs w:val="26"/>
              </w:rPr>
            </w:pPr>
            <w:r w:rsidRPr="001447FD">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1447FD" w:rsidRDefault="0021653C" w:rsidP="003825CC">
            <w:pPr>
              <w:rPr>
                <w:rFonts w:ascii="Times New Roman" w:hAnsi="Times New Roman" w:cs="Times New Roman"/>
                <w:sz w:val="26"/>
                <w:szCs w:val="26"/>
              </w:rPr>
            </w:pPr>
          </w:p>
        </w:tc>
        <w:tc>
          <w:tcPr>
            <w:tcW w:w="960" w:type="dxa"/>
            <w:vMerge w:val="restart"/>
            <w:tcBorders>
              <w:top w:val="nil"/>
              <w:left w:val="single" w:sz="8" w:space="0" w:color="auto"/>
              <w:bottom w:val="single" w:sz="8" w:space="0" w:color="000000"/>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Thực hành</w:t>
            </w:r>
          </w:p>
        </w:tc>
        <w:tc>
          <w:tcPr>
            <w:tcW w:w="960" w:type="dxa"/>
            <w:tcBorders>
              <w:top w:val="nil"/>
              <w:left w:val="nil"/>
              <w:bottom w:val="nil"/>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xml:space="preserve">Kiểm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rPr>
                <w:rFonts w:ascii="Arial" w:hAnsi="Arial" w:cs="Arial"/>
                <w:sz w:val="26"/>
                <w:szCs w:val="26"/>
              </w:rPr>
            </w:pPr>
            <w:r w:rsidRPr="001447FD">
              <w:rPr>
                <w:rFonts w:ascii="Arial" w:hAnsi="Arial" w:cs="Arial"/>
                <w:sz w:val="26"/>
                <w:szCs w:val="26"/>
              </w:rPr>
              <w:t>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Arial" w:hAnsi="Arial" w:cs="Arial"/>
                <w:sz w:val="26"/>
                <w:szCs w:val="26"/>
              </w:rPr>
            </w:pPr>
            <w:r w:rsidRPr="001447FD">
              <w:rPr>
                <w:rFonts w:ascii="Arial" w:hAnsi="Arial" w:cs="Arial"/>
                <w:sz w:val="26"/>
                <w:szCs w:val="26"/>
              </w:rPr>
              <w:t>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Arial" w:hAnsi="Arial" w:cs="Arial"/>
                <w:sz w:val="26"/>
                <w:szCs w:val="26"/>
              </w:rPr>
            </w:pPr>
            <w:r w:rsidRPr="001447FD">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1447FD"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1447FD"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1447FD" w:rsidRDefault="0021653C" w:rsidP="003825CC">
            <w:pP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I</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i/>
                <w:iCs/>
                <w:sz w:val="26"/>
                <w:szCs w:val="26"/>
              </w:rPr>
            </w:pPr>
            <w:r w:rsidRPr="001447FD">
              <w:rPr>
                <w:rFonts w:ascii="Times New Roman" w:hAnsi="Times New Roman" w:cs="Times New Roman"/>
                <w:i/>
                <w:iCs/>
                <w:sz w:val="26"/>
                <w:szCs w:val="26"/>
              </w:rPr>
              <w:t xml:space="preserve"> </w:t>
            </w:r>
            <w:r w:rsidRPr="001447FD">
              <w:rPr>
                <w:rFonts w:ascii="Times New Roman" w:hAnsi="Times New Roman" w:cs="Times New Roman"/>
                <w:b/>
                <w:bCs/>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25</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450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288</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Chính trị</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88 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Pháp luật</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3</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Giáo dục thể chất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42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4</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Giáo dục quốc phòng - An ninh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w:t>
            </w:r>
            <w:r w:rsidRPr="001447FD">
              <w:rPr>
                <w:rFonts w:ascii="Times New Roman" w:hAnsi="Times New Roman" w:cs="Times New Roman"/>
                <w:i/>
                <w:iCs/>
                <w:sz w:val="26"/>
                <w:szCs w:val="26"/>
              </w:rPr>
              <w:t>(3/1)</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75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5</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Tin học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4(2,2)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6</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Ngoại ngữ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58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7</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Kỹ năng mềm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w:t>
            </w:r>
          </w:p>
        </w:tc>
      </w:tr>
      <w:tr w:rsidR="0021653C" w:rsidRPr="001447FD">
        <w:trPr>
          <w:trHeight w:val="79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II</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b/>
                <w:bCs/>
                <w:i/>
                <w:iCs/>
                <w:sz w:val="26"/>
                <w:szCs w:val="26"/>
              </w:rPr>
            </w:pPr>
            <w:r w:rsidRPr="001447FD">
              <w:rPr>
                <w:rFonts w:ascii="Times New Roman" w:hAnsi="Times New Roman" w:cs="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65</w:t>
            </w:r>
          </w:p>
        </w:tc>
        <w:tc>
          <w:tcPr>
            <w:tcW w:w="960" w:type="dxa"/>
            <w:tcBorders>
              <w:top w:val="nil"/>
              <w:left w:val="nil"/>
              <w:bottom w:val="single" w:sz="8" w:space="0" w:color="auto"/>
              <w:right w:val="single" w:sz="8" w:space="0" w:color="auto"/>
            </w:tcBorders>
            <w:shd w:val="clear" w:color="auto" w:fill="FFF2CC"/>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4472C4"/>
                <w:sz w:val="26"/>
                <w:szCs w:val="26"/>
              </w:rPr>
              <w:t>1560</w:t>
            </w:r>
          </w:p>
        </w:tc>
        <w:tc>
          <w:tcPr>
            <w:tcW w:w="960" w:type="dxa"/>
            <w:tcBorders>
              <w:top w:val="nil"/>
              <w:left w:val="nil"/>
              <w:bottom w:val="single" w:sz="8" w:space="0" w:color="auto"/>
              <w:right w:val="single" w:sz="8" w:space="0" w:color="auto"/>
            </w:tcBorders>
            <w:shd w:val="clear" w:color="auto" w:fill="FFF2CC"/>
            <w:vAlign w:val="center"/>
          </w:tcPr>
          <w:p w:rsidR="0021653C" w:rsidRPr="001447FD" w:rsidRDefault="0021653C" w:rsidP="003825CC">
            <w:pPr>
              <w:jc w:val="center"/>
              <w:rPr>
                <w:rFonts w:ascii="Times New Roman" w:hAnsi="Times New Roman" w:cs="Times New Roman"/>
                <w:b/>
                <w:bCs/>
                <w:color w:val="4472C4"/>
                <w:sz w:val="26"/>
                <w:szCs w:val="26"/>
              </w:rPr>
            </w:pPr>
            <w:r w:rsidRPr="001447FD">
              <w:rPr>
                <w:rFonts w:ascii="Times New Roman" w:hAnsi="Times New Roman" w:cs="Times New Roman"/>
                <w:b/>
                <w:bCs/>
                <w:color w:val="4472C4"/>
                <w:sz w:val="26"/>
                <w:szCs w:val="26"/>
              </w:rPr>
              <w:t>484</w:t>
            </w:r>
          </w:p>
        </w:tc>
        <w:tc>
          <w:tcPr>
            <w:tcW w:w="960" w:type="dxa"/>
            <w:tcBorders>
              <w:top w:val="nil"/>
              <w:left w:val="nil"/>
              <w:bottom w:val="single" w:sz="8" w:space="0" w:color="auto"/>
              <w:right w:val="single" w:sz="8" w:space="0" w:color="auto"/>
            </w:tcBorders>
            <w:shd w:val="clear" w:color="auto" w:fill="FFF2CC"/>
            <w:vAlign w:val="center"/>
          </w:tcPr>
          <w:p w:rsidR="0021653C" w:rsidRPr="001447FD" w:rsidRDefault="0021653C" w:rsidP="003825CC">
            <w:pPr>
              <w:jc w:val="center"/>
              <w:rPr>
                <w:rFonts w:ascii="Times New Roman" w:hAnsi="Times New Roman" w:cs="Times New Roman"/>
                <w:b/>
                <w:bCs/>
                <w:color w:val="4472C4"/>
                <w:sz w:val="26"/>
                <w:szCs w:val="26"/>
              </w:rPr>
            </w:pPr>
            <w:r w:rsidRPr="001447FD">
              <w:rPr>
                <w:rFonts w:ascii="Times New Roman" w:hAnsi="Times New Roman" w:cs="Times New Roman"/>
                <w:b/>
                <w:bCs/>
                <w:color w:val="4472C4"/>
                <w:sz w:val="26"/>
                <w:szCs w:val="26"/>
              </w:rPr>
              <w:t>1050</w:t>
            </w:r>
          </w:p>
        </w:tc>
        <w:tc>
          <w:tcPr>
            <w:tcW w:w="960" w:type="dxa"/>
            <w:tcBorders>
              <w:top w:val="nil"/>
              <w:left w:val="nil"/>
              <w:bottom w:val="single" w:sz="8" w:space="0" w:color="auto"/>
              <w:right w:val="single" w:sz="8" w:space="0" w:color="auto"/>
            </w:tcBorders>
            <w:shd w:val="clear" w:color="auto" w:fill="FFF2CC"/>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26</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II.1</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b/>
                <w:bCs/>
                <w:sz w:val="26"/>
                <w:szCs w:val="26"/>
              </w:rPr>
            </w:pPr>
            <w:r w:rsidRPr="001447FD">
              <w:rPr>
                <w:rFonts w:ascii="Times New Roman" w:hAnsi="Times New Roman" w:cs="Times New Roman"/>
                <w:i/>
                <w:iCs/>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18</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300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228</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8 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Vẽ kỹ thuật</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Cơ sở kỹ thuật điện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10</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11</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Thực tập Gò - Hàn</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12</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13</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Bơm - Quạt - Máy nén</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14</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Điện tử cơ bản</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II.2</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b/>
                <w:bCs/>
                <w:sz w:val="26"/>
                <w:szCs w:val="26"/>
              </w:rPr>
            </w:pPr>
            <w:r w:rsidRPr="001447FD">
              <w:rPr>
                <w:rFonts w:ascii="Times New Roman" w:hAnsi="Times New Roman" w:cs="Times New Roman"/>
                <w:b/>
                <w:bCs/>
                <w:i/>
                <w:iCs/>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color w:val="FF0000"/>
                <w:sz w:val="26"/>
                <w:szCs w:val="26"/>
              </w:rPr>
              <w:t>39</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4472C4"/>
                <w:sz w:val="26"/>
                <w:szCs w:val="26"/>
              </w:rPr>
            </w:pPr>
            <w:r w:rsidRPr="001447FD">
              <w:rPr>
                <w:rFonts w:ascii="Times New Roman" w:hAnsi="Times New Roman" w:cs="Times New Roman"/>
                <w:b/>
                <w:bCs/>
                <w:color w:val="4472C4"/>
                <w:sz w:val="26"/>
                <w:szCs w:val="26"/>
              </w:rPr>
              <w:t>1110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4472C4"/>
                <w:sz w:val="26"/>
                <w:szCs w:val="26"/>
              </w:rPr>
            </w:pPr>
            <w:r w:rsidRPr="001447FD">
              <w:rPr>
                <w:rFonts w:ascii="Times New Roman" w:hAnsi="Times New Roman" w:cs="Times New Roman"/>
                <w:b/>
                <w:bCs/>
                <w:color w:val="4472C4"/>
                <w:sz w:val="26"/>
                <w:szCs w:val="26"/>
              </w:rPr>
              <w:t>172</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4472C4"/>
                <w:sz w:val="26"/>
                <w:szCs w:val="26"/>
              </w:rPr>
            </w:pPr>
            <w:r w:rsidRPr="001447FD">
              <w:rPr>
                <w:rFonts w:ascii="Times New Roman" w:hAnsi="Times New Roman" w:cs="Times New Roman"/>
                <w:b/>
                <w:bCs/>
                <w:color w:val="4472C4"/>
                <w:sz w:val="26"/>
                <w:szCs w:val="26"/>
              </w:rPr>
              <w:t>930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8</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15 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16 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Trang bị điện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17</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color w:val="FF0000"/>
                <w:sz w:val="26"/>
                <w:szCs w:val="26"/>
              </w:rPr>
              <w:t xml:space="preserve">Thực Tập </w:t>
            </w:r>
            <w:r w:rsidRPr="001447FD">
              <w:rPr>
                <w:rFonts w:ascii="Times New Roman" w:hAnsi="Times New Roman" w:cs="Times New Roman"/>
                <w:sz w:val="26"/>
                <w:szCs w:val="26"/>
              </w:rPr>
              <w:t>Lạnh cơ bản</w:t>
            </w:r>
          </w:p>
        </w:tc>
        <w:tc>
          <w:tcPr>
            <w:tcW w:w="88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18</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Anh văn chuyên ngành</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19 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Thực tập trang bị điện HT nhiệt lạnh</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color w:val="FF0000"/>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20</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Thực tập điều khiển tự động HTL</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color w:val="FF0000"/>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21</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Đo lường Điện - Lạnh</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43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22</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23</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Hệ thống máy lạnh công nghiệp</w:t>
            </w:r>
          </w:p>
        </w:tc>
        <w:tc>
          <w:tcPr>
            <w:tcW w:w="88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781378">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24 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Hệ thống điều hoà không khí cục bộ</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FF0000"/>
                <w:sz w:val="26"/>
                <w:szCs w:val="26"/>
              </w:rPr>
            </w:pPr>
            <w:r w:rsidRPr="001447FD">
              <w:rPr>
                <w:rFonts w:ascii="Times New Roman" w:hAnsi="Times New Roman" w:cs="Times New Roman"/>
                <w:color w:val="FF0000"/>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FF0000"/>
                <w:sz w:val="26"/>
                <w:szCs w:val="26"/>
              </w:rPr>
            </w:pPr>
            <w:r w:rsidRPr="001447FD">
              <w:rPr>
                <w:rFonts w:ascii="Times New Roman" w:hAnsi="Times New Roman" w:cs="Times New Roman"/>
                <w:color w:val="FF0000"/>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FF0000"/>
                <w:sz w:val="26"/>
                <w:szCs w:val="26"/>
              </w:rPr>
            </w:pPr>
            <w:r w:rsidRPr="001447FD">
              <w:rPr>
                <w:rFonts w:ascii="Times New Roman" w:hAnsi="Times New Roman" w:cs="Times New Roman"/>
                <w:color w:val="FF0000"/>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765"/>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25 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Hệ thống điều hoà không khí trung tâm</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26</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Đồ án 1</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27</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Đồ án 2</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28</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Thực tập tốt nghiệp</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b/>
                <w:bCs/>
                <w:i/>
                <w:iCs/>
                <w:sz w:val="26"/>
                <w:szCs w:val="26"/>
              </w:rPr>
            </w:pPr>
            <w:r w:rsidRPr="001447FD">
              <w:rPr>
                <w:rFonts w:ascii="Times New Roman" w:hAnsi="Times New Roman" w:cs="Times New Roman"/>
                <w:b/>
                <w:bCs/>
                <w:i/>
                <w:iCs/>
                <w:sz w:val="26"/>
                <w:szCs w:val="26"/>
              </w:rPr>
              <w:t>II.3</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b/>
                <w:bCs/>
                <w:i/>
                <w:iCs/>
                <w:sz w:val="26"/>
                <w:szCs w:val="26"/>
              </w:rPr>
            </w:pPr>
            <w:r w:rsidRPr="001447FD">
              <w:rPr>
                <w:rFonts w:ascii="Times New Roman" w:hAnsi="Times New Roman" w:cs="Times New Roman"/>
                <w:b/>
                <w:bCs/>
                <w:i/>
                <w:iCs/>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6</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29</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AUTOCAD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4472C4"/>
                <w:sz w:val="26"/>
                <w:szCs w:val="26"/>
              </w:rPr>
            </w:pPr>
            <w:r w:rsidRPr="001447FD">
              <w:rPr>
                <w:rFonts w:ascii="Times New Roman" w:hAnsi="Times New Roman" w:cs="Times New Roman"/>
                <w:color w:val="4472C4"/>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color w:val="FF0000"/>
                <w:sz w:val="26"/>
                <w:szCs w:val="26"/>
              </w:rPr>
            </w:pP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30 </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Gia công ống hệ thống lạnh</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31</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90"/>
        </w:trPr>
        <w:tc>
          <w:tcPr>
            <w:tcW w:w="960" w:type="dxa"/>
            <w:tcBorders>
              <w:top w:val="nil"/>
              <w:left w:val="single" w:sz="8" w:space="0" w:color="auto"/>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32</w:t>
            </w:r>
          </w:p>
        </w:tc>
        <w:tc>
          <w:tcPr>
            <w:tcW w:w="3640" w:type="dxa"/>
            <w:tcBorders>
              <w:top w:val="nil"/>
              <w:left w:val="nil"/>
              <w:bottom w:val="single" w:sz="8" w:space="0" w:color="auto"/>
              <w:right w:val="single" w:sz="8" w:space="0" w:color="auto"/>
            </w:tcBorders>
            <w:vAlign w:val="center"/>
          </w:tcPr>
          <w:p w:rsidR="0021653C" w:rsidRPr="001447FD" w:rsidRDefault="0021653C" w:rsidP="003825CC">
            <w:pPr>
              <w:rPr>
                <w:rFonts w:ascii="Times New Roman" w:hAnsi="Times New Roman" w:cs="Times New Roman"/>
                <w:sz w:val="26"/>
                <w:szCs w:val="26"/>
              </w:rPr>
            </w:pPr>
            <w:r w:rsidRPr="001447FD">
              <w:rPr>
                <w:rFonts w:ascii="Times New Roman" w:hAnsi="Times New Roman" w:cs="Times New Roman"/>
                <w:sz w:val="26"/>
                <w:szCs w:val="26"/>
              </w:rPr>
              <w:t>Vật liệu nhiệt lạnh</w:t>
            </w:r>
          </w:p>
        </w:tc>
        <w:tc>
          <w:tcPr>
            <w:tcW w:w="88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1447FD" w:rsidRDefault="0021653C" w:rsidP="003825CC">
            <w:pPr>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375"/>
        </w:trPr>
        <w:tc>
          <w:tcPr>
            <w:tcW w:w="4600" w:type="dxa"/>
            <w:gridSpan w:val="2"/>
            <w:tcBorders>
              <w:top w:val="single" w:sz="4" w:space="0" w:color="auto"/>
              <w:left w:val="single" w:sz="4" w:space="0" w:color="auto"/>
              <w:bottom w:val="single" w:sz="4" w:space="0" w:color="auto"/>
              <w:right w:val="single" w:sz="4" w:space="0" w:color="auto"/>
            </w:tcBorders>
            <w:vAlign w:val="center"/>
          </w:tcPr>
          <w:p w:rsidR="0021653C" w:rsidRPr="001447FD" w:rsidRDefault="0021653C" w:rsidP="003825CC">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1447FD" w:rsidRDefault="0021653C" w:rsidP="003825CC">
            <w:pPr>
              <w:jc w:val="center"/>
              <w:rPr>
                <w:rFonts w:ascii="Times New Roman" w:hAnsi="Times New Roman" w:cs="Times New Roman"/>
                <w:b/>
                <w:bCs/>
                <w:color w:val="FF0000"/>
                <w:sz w:val="26"/>
                <w:szCs w:val="26"/>
              </w:rPr>
            </w:pPr>
            <w:r w:rsidRPr="001447FD">
              <w:rPr>
                <w:rFonts w:ascii="Times New Roman" w:hAnsi="Times New Roman" w:cs="Times New Roman"/>
                <w:b/>
                <w:bCs/>
                <w:color w:val="FF0000"/>
                <w:sz w:val="26"/>
                <w:szCs w:val="26"/>
              </w:rPr>
              <w:t>38</w:t>
            </w:r>
          </w:p>
        </w:tc>
      </w:tr>
    </w:tbl>
    <w:p w:rsidR="0021653C" w:rsidRPr="001447FD" w:rsidRDefault="0021653C"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1447FD">
        <w:rPr>
          <w:rFonts w:ascii="Times New Roman" w:hAnsi="Times New Roman" w:cs="Times New Roman"/>
          <w:b/>
          <w:bCs/>
          <w:sz w:val="26"/>
          <w:szCs w:val="26"/>
          <w:lang w:val="pt-BR"/>
        </w:rPr>
        <w:t>. Hướng dẫn sử dụng chương trình:</w:t>
      </w:r>
    </w:p>
    <w:p w:rsidR="0021653C" w:rsidRPr="001447FD" w:rsidRDefault="0021653C" w:rsidP="00AF0650">
      <w:pPr>
        <w:spacing w:before="120"/>
        <w:jc w:val="both"/>
        <w:rPr>
          <w:rFonts w:ascii="Times New Roman" w:hAnsi="Times New Roman" w:cs="Times New Roman"/>
          <w:sz w:val="26"/>
          <w:szCs w:val="26"/>
          <w:lang w:val="de-DE"/>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1. </w:t>
      </w:r>
      <w:r w:rsidRPr="001447FD">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2. Hướng dẫn xác định nội dung và thời gian cho các hoạt động ngoại khóa:  </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3. Hướng dẫn kiểm tra hết học phần:</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4. Hướng dẫn xét công nhận tốt nghiệp:</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4.4.</w:t>
      </w:r>
      <w:r w:rsidRPr="001447FD">
        <w:rPr>
          <w:rFonts w:ascii="Times New Roman" w:hAnsi="Times New Roman" w:cs="Times New Roman"/>
          <w:i/>
          <w:iCs/>
          <w:sz w:val="26"/>
          <w:szCs w:val="26"/>
          <w:lang w:val="pt-BR"/>
        </w:rPr>
        <w:t xml:space="preserve"> Các chú ý khác (nếu có)</w:t>
      </w:r>
    </w:p>
    <w:p w:rsidR="0021653C" w:rsidRPr="001447FD" w:rsidRDefault="0021653C" w:rsidP="005F14A8">
      <w:pPr>
        <w:tabs>
          <w:tab w:val="center" w:pos="6804"/>
        </w:tabs>
        <w:spacing w:before="120" w:after="80"/>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ab/>
        <w:t>Thành phố Hồ Chí Minh, ngày       tháng       năm 2017</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b/>
          <w:bCs/>
          <w:sz w:val="26"/>
          <w:szCs w:val="26"/>
          <w:lang w:val="pt-BR"/>
        </w:rPr>
        <w:t>HIỆU TRƯỞNG</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C30024">
      <w:pPr>
        <w:ind w:left="780"/>
        <w:jc w:val="center"/>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SƠ ĐỒ MỐI LIÊN HỆ VÀ TIẾN TRÌNH ĐÀO TẠO CÁC MÔN HỌC</w:t>
      </w:r>
    </w:p>
    <w:p w:rsidR="0021653C" w:rsidRPr="001447FD" w:rsidRDefault="0021653C" w:rsidP="00C30024">
      <w:pPr>
        <w:ind w:left="780"/>
        <w:jc w:val="center"/>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TRONG CHƯƠNG TRÌNH ĐÀO TẠO</w:t>
      </w:r>
    </w:p>
    <w:p w:rsidR="0021653C" w:rsidRPr="001447FD" w:rsidRDefault="0021653C" w:rsidP="00C30024">
      <w:pPr>
        <w:ind w:left="780"/>
        <w:jc w:val="center"/>
        <w:rPr>
          <w:rFonts w:ascii="Times New Roman" w:hAnsi="Times New Roman" w:cs="Times New Roman"/>
          <w:b/>
          <w:bCs/>
          <w:sz w:val="26"/>
          <w:szCs w:val="26"/>
          <w:lang w:val="fr-FR"/>
        </w:rPr>
      </w:pPr>
    </w:p>
    <w:p w:rsidR="0021653C" w:rsidRPr="001447FD" w:rsidRDefault="0021653C" w:rsidP="00C30024">
      <w:pPr>
        <w:ind w:left="780"/>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Tên ngành, nghề: Công nghệ kỹ thuật nhiệt</w:t>
      </w:r>
    </w:p>
    <w:p w:rsidR="0021653C" w:rsidRPr="001447FD" w:rsidRDefault="0021653C" w:rsidP="00C30024">
      <w:pPr>
        <w:spacing w:line="312" w:lineRule="auto"/>
        <w:jc w:val="both"/>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 xml:space="preserve">           Mã ngành, nghề : </w:t>
      </w:r>
      <w:r w:rsidRPr="001447FD">
        <w:rPr>
          <w:b/>
          <w:bCs/>
          <w:sz w:val="26"/>
          <w:szCs w:val="26"/>
        </w:rPr>
        <w:t>6520205</w:t>
      </w:r>
    </w:p>
    <w:p w:rsidR="0021653C" w:rsidRPr="001447FD" w:rsidRDefault="0021653C" w:rsidP="00C30024">
      <w:pPr>
        <w:jc w:val="center"/>
        <w:rPr>
          <w:rFonts w:ascii="Times New Roman" w:hAnsi="Times New Roman" w:cs="Times New Roman"/>
          <w:b/>
          <w:bCs/>
          <w:sz w:val="26"/>
          <w:szCs w:val="26"/>
          <w:lang w:val="fr-FR"/>
        </w:rPr>
      </w:pPr>
    </w:p>
    <w:p w:rsidR="0021653C" w:rsidRPr="001447FD" w:rsidRDefault="0021653C" w:rsidP="00C30024">
      <w:pPr>
        <w:spacing w:line="312" w:lineRule="auto"/>
        <w:jc w:val="both"/>
        <w:rPr>
          <w:rFonts w:ascii="Times New Roman" w:hAnsi="Times New Roman" w:cs="Times New Roman"/>
          <w:b/>
          <w:bCs/>
          <w:sz w:val="26"/>
          <w:szCs w:val="26"/>
        </w:rPr>
      </w:pPr>
      <w:r>
        <w:rPr>
          <w:noProof/>
        </w:rPr>
        <w:pict>
          <v:group id="Group 118" o:spid="_x0000_s1026" style="position:absolute;left:0;text-align:left;margin-left:-23.9pt;margin-top:6.45pt;width:457.85pt;height:31.6pt;z-index:-251659776" coordsize="9157,632">
            <v:shapetype id="_x0000_t202" coordsize="21600,21600" o:spt="202" path="m,l,21600r21600,l21600,xe">
              <v:stroke joinstyle="miter"/>
              <v:path gradientshapeok="t" o:connecttype="rect"/>
            </v:shapetype>
            <v:shape id="Text Box 129" o:spid="_x0000_s1027" type="#_x0000_t202" style="position:absolute;top:92;width:1260;height:540;visibility:visible" stroked="f">
              <v:textbox>
                <w:txbxContent>
                  <w:p w:rsidR="0021653C" w:rsidRDefault="0021653C" w:rsidP="00C30024">
                    <w:pPr>
                      <w:jc w:val="center"/>
                      <w:rPr>
                        <w:rFonts w:ascii="Times New Roman" w:hAnsi="Times New Roman" w:cs="Times New Roman"/>
                        <w:b/>
                        <w:bCs/>
                        <w:sz w:val="22"/>
                        <w:szCs w:val="22"/>
                      </w:rPr>
                    </w:pPr>
                    <w:r>
                      <w:rPr>
                        <w:rFonts w:ascii="Times New Roman" w:hAnsi="Times New Roman" w:cs="Times New Roman"/>
                        <w:b/>
                        <w:bCs/>
                        <w:sz w:val="22"/>
                        <w:szCs w:val="22"/>
                      </w:rPr>
                      <w:t>Học kỳ 1</w:t>
                    </w:r>
                  </w:p>
                </w:txbxContent>
              </v:textbox>
            </v:shape>
            <v:shape id="Text Box 130" o:spid="_x0000_s1028" type="#_x0000_t202" style="position:absolute;left:2651;top:92;width:1260;height:540;visibility:visible" stroked="f">
              <v:textbox>
                <w:txbxContent>
                  <w:p w:rsidR="0021653C" w:rsidRDefault="0021653C" w:rsidP="00C30024">
                    <w:pPr>
                      <w:jc w:val="center"/>
                      <w:rPr>
                        <w:rFonts w:cs="Times New Roman"/>
                        <w:b/>
                        <w:bCs/>
                      </w:rPr>
                    </w:pPr>
                    <w:r>
                      <w:rPr>
                        <w:rFonts w:ascii="Times New Roman" w:hAnsi="Times New Roman" w:cs="Times New Roman"/>
                        <w:b/>
                        <w:bCs/>
                        <w:sz w:val="22"/>
                        <w:szCs w:val="22"/>
                      </w:rPr>
                      <w:t>Học kỳ</w:t>
                    </w:r>
                    <w:r>
                      <w:rPr>
                        <w:b/>
                        <w:bCs/>
                        <w:sz w:val="22"/>
                        <w:szCs w:val="22"/>
                      </w:rPr>
                      <w:t xml:space="preserve"> 2</w:t>
                    </w:r>
                  </w:p>
                </w:txbxContent>
              </v:textbox>
            </v:shape>
            <v:shape id="Text Box 131" o:spid="_x0000_s1029" type="#_x0000_t202" style="position:absolute;left:5599;top:7;width:1260;height:540;visibility:visible" stroked="f">
              <v:textbox>
                <w:txbxContent>
                  <w:p w:rsidR="0021653C" w:rsidRDefault="0021653C" w:rsidP="00C30024">
                    <w:pPr>
                      <w:jc w:val="center"/>
                      <w:rPr>
                        <w:rFonts w:cs="Times New Roman"/>
                        <w:b/>
                        <w:bCs/>
                      </w:rPr>
                    </w:pPr>
                    <w:r>
                      <w:rPr>
                        <w:rFonts w:ascii="Times New Roman" w:hAnsi="Times New Roman" w:cs="Times New Roman"/>
                        <w:b/>
                        <w:bCs/>
                        <w:sz w:val="22"/>
                        <w:szCs w:val="22"/>
                      </w:rPr>
                      <w:t>Học kỳ</w:t>
                    </w:r>
                    <w:r>
                      <w:rPr>
                        <w:b/>
                        <w:bCs/>
                      </w:rPr>
                      <w:t xml:space="preserve"> </w:t>
                    </w:r>
                    <w:r>
                      <w:rPr>
                        <w:b/>
                        <w:bCs/>
                        <w:sz w:val="22"/>
                        <w:szCs w:val="22"/>
                      </w:rPr>
                      <w:t>3</w:t>
                    </w:r>
                  </w:p>
                </w:txbxContent>
              </v:textbox>
            </v:shape>
            <v:shape id="Text Box 132" o:spid="_x0000_s1030" type="#_x0000_t202" style="position:absolute;left:7897;width:1260;height:540;visibility:visible" stroked="f">
              <v:textbox>
                <w:txbxContent>
                  <w:p w:rsidR="0021653C" w:rsidRDefault="0021653C" w:rsidP="00C30024">
                    <w:pPr>
                      <w:jc w:val="center"/>
                      <w:rPr>
                        <w:rFonts w:ascii="Times New Roman" w:hAnsi="Times New Roman" w:cs="Times New Roman"/>
                        <w:b/>
                        <w:bCs/>
                        <w:sz w:val="22"/>
                        <w:szCs w:val="22"/>
                      </w:rPr>
                    </w:pPr>
                    <w:r>
                      <w:rPr>
                        <w:rFonts w:ascii="Times New Roman" w:hAnsi="Times New Roman" w:cs="Times New Roman"/>
                        <w:b/>
                        <w:bCs/>
                        <w:sz w:val="22"/>
                        <w:szCs w:val="22"/>
                      </w:rPr>
                      <w:t>Học kỳ 4</w:t>
                    </w:r>
                  </w:p>
                </w:txbxContent>
              </v:textbox>
            </v:shape>
          </v:group>
        </w:pict>
      </w:r>
      <w:r>
        <w:rPr>
          <w:noProof/>
        </w:rPr>
        <w:pict>
          <v:group id="Group 117" o:spid="_x0000_s1031" style="position:absolute;left:0;text-align:left;margin-left:-30.35pt;margin-top:39.5pt;width:91pt;height:267.85pt;z-index:251654656" coordsize="2025,5706">
            <v:roundrect id="AutoShape 17" o:spid="_x0000_s1032" style="position:absolute;left:15;width:1800;height:720;visibility:visible" arcsize="10923f" fillcolor="#9cc2e5" strokeweight="1pt">
              <v:stroke joinstyle="miter"/>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Chính trị</w:t>
                    </w:r>
                  </w:p>
                </w:txbxContent>
              </v:textbox>
            </v:roundrect>
            <v:roundrect id="AutoShape 19" o:spid="_x0000_s1033" style="position:absolute;left:61;top:4812;width:1800;height:894;visibility:visible" arcsize="10923f" fillcolor="#9cc2e5" strokeweight="1pt">
              <v:stroke joinstyle="miter"/>
              <v:textbox>
                <w:txbxContent>
                  <w:p w:rsidR="0021653C" w:rsidRDefault="0021653C" w:rsidP="00C30024">
                    <w:pPr>
                      <w:jc w:val="center"/>
                      <w:rPr>
                        <w:rFonts w:cs="Times New Roman"/>
                      </w:rPr>
                    </w:pPr>
                    <w:r>
                      <w:rPr>
                        <w:rFonts w:ascii="Times New Roman" w:hAnsi="Times New Roman" w:cs="Times New Roman"/>
                        <w:sz w:val="22"/>
                        <w:szCs w:val="22"/>
                      </w:rPr>
                      <w:t xml:space="preserve">Thực tập Gò Hàn </w:t>
                    </w:r>
                  </w:p>
                </w:txbxContent>
              </v:textbox>
            </v:roundrect>
            <v:roundrect id="AutoShape 22" o:spid="_x0000_s1034" style="position:absolute;left:61;top:951;width:1800;height:810;visibility:visible" arcsize="10923f" fillcolor="#9cc2e5" strokeweight="1pt">
              <v:stroke joinstyle="miter"/>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Giáo dục Thể chất</w:t>
                    </w:r>
                  </w:p>
                </w:txbxContent>
              </v:textbox>
            </v:roundrect>
            <v:roundrect id="AutoShape 23" o:spid="_x0000_s1035" style="position:absolute;left:4;top:3574;width:1980;height:720;visibility:visible" arcsize="10923f" fillcolor="#9cc2e5" strokeweight="1pt">
              <v:stroke joinstyle="miter"/>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Cơ sở kỹ thuật nhiệt - lạnh</w:t>
                    </w:r>
                  </w:p>
                </w:txbxContent>
              </v:textbox>
            </v:roundrect>
            <v:roundrect id="AutoShape 24" o:spid="_x0000_s1036" style="position:absolute;top:2145;width:2025;height:1080;visibility:visible" arcsize="10923f" fillcolor="#9cc2e5" strokeweight="1pt">
              <v:stroke joinstyle="miter"/>
              <v:textbox>
                <w:txbxContent>
                  <w:p w:rsidR="0021653C" w:rsidRDefault="0021653C" w:rsidP="00C30024">
                    <w:pPr>
                      <w:jc w:val="center"/>
                      <w:rPr>
                        <w:rFonts w:cs="Times New Roman"/>
                        <w:sz w:val="22"/>
                        <w:szCs w:val="22"/>
                      </w:rPr>
                    </w:pPr>
                    <w:r>
                      <w:rPr>
                        <w:rFonts w:ascii="Times New Roman" w:hAnsi="Times New Roman" w:cs="Times New Roman"/>
                        <w:sz w:val="22"/>
                        <w:szCs w:val="22"/>
                      </w:rPr>
                      <w:t>An toàn lao động và vệ sinh công hghiệp</w:t>
                    </w:r>
                  </w:p>
                </w:txbxContent>
              </v:textbox>
            </v:roundrect>
          </v:group>
        </w:pict>
      </w:r>
      <w:r>
        <w:rPr>
          <w:noProof/>
        </w:rPr>
        <w:pict>
          <v:roundrect id="Rounded Rectangle 105" o:spid="_x0000_s1037" style="position:absolute;left:0;text-align:left;margin-left:606.1pt;margin-top:203.85pt;width:90.1pt;height:83.95pt;z-index:251659776;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Thực tập tốt nghiệp</w:t>
                  </w:r>
                </w:p>
              </w:txbxContent>
            </v:textbox>
          </v:roundrect>
        </w:pict>
      </w:r>
      <w:r>
        <w:rPr>
          <w:noProof/>
        </w:rPr>
        <w:pict>
          <v:group id="Group 94" o:spid="_x0000_s1038" style="position:absolute;left:0;text-align:left;margin-left:231.85pt;margin-top:37.35pt;width:99.8pt;height:483.35pt;z-index:251658752" coordsize="1914,9833">
            <v:roundrect id="AutoShape 43" o:spid="_x0000_s1039" style="position:absolute;left:3;top:9185;width:1793;height:648;visibility:visible" arcsize="10923f" fillcolor="#ff9"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AUTOCAD</w:t>
                    </w:r>
                  </w:p>
                </w:txbxContent>
              </v:textbox>
            </v:roundrect>
            <v:group id="Group 97" o:spid="_x0000_s1040" style="position:absolute;width:1914;height:8965" coordsize="1914,8965">
              <v:roundrect id="AutoShape 67" o:spid="_x0000_s1041" style="position:absolute;left:108;width:1800;height:720;visibility:visible" arcsize="10923f" fillcolor="#9cf" strokeweight="1.5pt">
                <v:shadow opacity=".5" offset="11pt,8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Pháp luật</w:t>
                      </w:r>
                    </w:p>
                  </w:txbxContent>
                </v:textbox>
              </v:roundrect>
              <v:roundrect id="AutoShape 68" o:spid="_x0000_s1042" style="position:absolute;left:93;top:893;width:1787;height:771;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Vẽ kỹ thuật</w:t>
                      </w:r>
                    </w:p>
                  </w:txbxContent>
                </v:textbox>
              </v:roundrect>
              <v:roundrect id="AutoShape 69" o:spid="_x0000_s1043" style="position:absolute;left:72;top:1865;width:1800;height:787;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Đo lường Điện - Lạnh</w:t>
                      </w:r>
                    </w:p>
                  </w:txbxContent>
                </v:textbox>
              </v:roundrect>
              <v:roundrect id="AutoShape 70" o:spid="_x0000_s1044" style="position:absolute;left:68;top:6890;width:1800;height:1201;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Hệ thống điều hoà không khí trung tâm</w:t>
                      </w:r>
                    </w:p>
                  </w:txbxContent>
                </v:textbox>
              </v:roundrect>
              <v:roundrect id="AutoShape 71" o:spid="_x0000_s1045" style="position:absolute;left:114;top:5581;width:1800;height:1110;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Hệ thống máy lạnh dân dụng và thương</w:t>
                      </w:r>
                      <w:r>
                        <w:rPr>
                          <w:rFonts w:ascii="Times New Roman" w:hAnsi="Times New Roman" w:cs="Times New Roman"/>
                          <w:sz w:val="26"/>
                          <w:szCs w:val="26"/>
                        </w:rPr>
                        <w:t xml:space="preserve"> </w:t>
                      </w:r>
                      <w:r>
                        <w:rPr>
                          <w:rFonts w:ascii="Times New Roman" w:hAnsi="Times New Roman" w:cs="Times New Roman"/>
                          <w:sz w:val="22"/>
                          <w:szCs w:val="22"/>
                        </w:rPr>
                        <w:t>nghiệp</w:t>
                      </w:r>
                    </w:p>
                  </w:txbxContent>
                </v:textbox>
              </v:roundrect>
              <v:roundrect id="AutoShape 72" o:spid="_x0000_s1046" style="position:absolute;top:2822;width:1866;height:1122;visibility:visible" arcsize="10923f" fillcolor="#9cf" strokeweight="1.5pt">
                <v:textbox>
                  <w:txbxContent>
                    <w:p w:rsidR="0021653C" w:rsidRDefault="0021653C" w:rsidP="00C30024">
                      <w:pPr>
                        <w:jc w:val="center"/>
                        <w:rPr>
                          <w:rFonts w:cs="Times New Roman"/>
                          <w:sz w:val="22"/>
                          <w:szCs w:val="22"/>
                        </w:rPr>
                      </w:pPr>
                      <w:r>
                        <w:rPr>
                          <w:rFonts w:ascii="Times New Roman" w:hAnsi="Times New Roman" w:cs="Times New Roman"/>
                          <w:sz w:val="22"/>
                          <w:szCs w:val="22"/>
                        </w:rPr>
                        <w:t>Thực tập Trang bị điện hệ</w:t>
                      </w:r>
                      <w:r>
                        <w:rPr>
                          <w:sz w:val="22"/>
                          <w:szCs w:val="22"/>
                        </w:rPr>
                        <w:t xml:space="preserve"> </w:t>
                      </w:r>
                      <w:r>
                        <w:rPr>
                          <w:rFonts w:ascii="Times New Roman" w:hAnsi="Times New Roman" w:cs="Times New Roman"/>
                          <w:sz w:val="22"/>
                          <w:szCs w:val="22"/>
                        </w:rPr>
                        <w:t>thống nhiệt lạnh</w:t>
                      </w:r>
                    </w:p>
                    <w:p w:rsidR="0021653C" w:rsidRDefault="0021653C" w:rsidP="00C30024">
                      <w:pPr>
                        <w:jc w:val="center"/>
                        <w:rPr>
                          <w:rFonts w:ascii="Times New Roman" w:hAnsi="Times New Roman" w:cs="Times New Roman"/>
                          <w:sz w:val="22"/>
                          <w:szCs w:val="22"/>
                        </w:rPr>
                      </w:pPr>
                    </w:p>
                  </w:txbxContent>
                </v:textbox>
              </v:roundrect>
              <v:roundrect id="AutoShape 75" o:spid="_x0000_s1047" style="position:absolute;left:36;top:8309;width:1800;height:656;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6"/>
                          <w:szCs w:val="26"/>
                        </w:rPr>
                        <w:t>Đồ án 1</w:t>
                      </w:r>
                    </w:p>
                  </w:txbxContent>
                </v:textbox>
              </v:roundrect>
            </v:group>
          </v:group>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3" o:spid="_x0000_s1048" type="#_x0000_t88" style="position:absolute;left:0;text-align:left;margin-left:440.35pt;margin-top:104.55pt;width:43pt;height:303.45pt;z-index:251661824;visibility:visible;v-text-anchor:middle" adj="255" strokecolor="#4472c4" strokeweight=".5pt">
            <v:stroke joinstyle="miter"/>
          </v:shape>
        </w:pict>
      </w:r>
      <w:r>
        <w:rPr>
          <w:noProof/>
        </w:rPr>
        <w:pict>
          <v:shape id="Right Brace 86" o:spid="_x0000_s1049" type="#_x0000_t88" style="position:absolute;left:0;text-align:left;margin-left:558.85pt;margin-top:112.55pt;width:41.9pt;height:293.6pt;z-index:251660800;visibility:visible;v-text-anchor:middle" adj="257" strokecolor="#4472c4" strokeweight=".5pt">
            <v:stroke joinstyle="miter"/>
          </v:shape>
        </w:pict>
      </w:r>
      <w:r>
        <w:rPr>
          <w:noProof/>
        </w:rPr>
        <w:pict>
          <v:group id="Group 82" o:spid="_x0000_s1050" style="position:absolute;left:0;text-align:left;margin-left:97.5pt;margin-top:39.5pt;width:81.65pt;height:368.85pt;z-index:251657728" coordsize="1847,7857">
            <v:roundrect id="AutoShape 3" o:spid="_x0000_s1051" style="position:absolute;left:15;width:1800;height:1051;visibility:visible" arcsize="10923f" fillcolor="#9cf" strokeweight="1.5pt">
              <v:shadow opacity=".5" offset="11pt,8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Cơ sở Kỹ thuật điện</w:t>
                    </w:r>
                  </w:p>
                  <w:p w:rsidR="0021653C" w:rsidRDefault="0021653C" w:rsidP="00C30024">
                    <w:pPr>
                      <w:jc w:val="center"/>
                      <w:rPr>
                        <w:rFonts w:ascii="Times New Roman" w:hAnsi="Times New Roman" w:cs="Times New Roman"/>
                        <w:sz w:val="22"/>
                        <w:szCs w:val="22"/>
                      </w:rPr>
                    </w:pPr>
                  </w:p>
                </w:txbxContent>
              </v:textbox>
            </v:roundrect>
            <v:roundrect id="AutoShape 4" o:spid="_x0000_s1052" style="position:absolute;left:72;top:1239;width:1620;height:929;visibility:visible" arcsize="10923f" fillcolor="#9cf" strokeweight="1.5pt">
              <v:textbox>
                <w:txbxContent>
                  <w:p w:rsidR="0021653C" w:rsidRPr="00B861CE" w:rsidRDefault="0021653C" w:rsidP="00B861CE">
                    <w:pPr>
                      <w:jc w:val="center"/>
                      <w:rPr>
                        <w:rFonts w:ascii="Times New Roman" w:hAnsi="Times New Roman" w:cs="Times New Roman"/>
                        <w:sz w:val="22"/>
                        <w:szCs w:val="22"/>
                      </w:rPr>
                    </w:pPr>
                    <w:r w:rsidRPr="00B861CE">
                      <w:rPr>
                        <w:rFonts w:ascii="Times New Roman" w:hAnsi="Times New Roman" w:cs="Times New Roman"/>
                        <w:sz w:val="22"/>
                        <w:szCs w:val="22"/>
                      </w:rPr>
                      <w:t>Trang bị điện</w:t>
                    </w:r>
                  </w:p>
                </w:txbxContent>
              </v:textbox>
            </v:roundrect>
            <v:roundrect id="AutoShape 5" o:spid="_x0000_s1053" style="position:absolute;top:2335;width:1800;height:1625;visibility:visible" arcsize="10923f" fillcolor="#9cf" strokeweight="1.5pt">
              <v:textbox>
                <w:txbxContent>
                  <w:p w:rsidR="0021653C" w:rsidRPr="00B861CE" w:rsidRDefault="0021653C" w:rsidP="00C30024">
                    <w:pPr>
                      <w:jc w:val="center"/>
                      <w:rPr>
                        <w:rFonts w:ascii="Times New Roman" w:hAnsi="Times New Roman" w:cs="Times New Roman"/>
                        <w:sz w:val="22"/>
                        <w:szCs w:val="22"/>
                      </w:rPr>
                    </w:pPr>
                    <w:r w:rsidRPr="00B861CE">
                      <w:rPr>
                        <w:rFonts w:ascii="Times New Roman" w:hAnsi="Times New Roman" w:cs="Times New Roman"/>
                        <w:sz w:val="22"/>
                        <w:szCs w:val="22"/>
                      </w:rPr>
                      <w:t>Hệ thống điều hòa không khí cục bộ</w:t>
                    </w:r>
                  </w:p>
                </w:txbxContent>
              </v:textbox>
            </v:roundrect>
            <v:roundrect id="AutoShape 9" o:spid="_x0000_s1054" style="position:absolute;left:47;top:4453;width:1800;height:1239;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Kỹ thuật Điều hòa không khí</w:t>
                    </w:r>
                  </w:p>
                </w:txbxContent>
              </v:textbox>
            </v:roundrect>
            <v:roundrect id="AutoShape 13" o:spid="_x0000_s1055" style="position:absolute;left:47;top:6036;width:1800;height:809;visibility:visible" arcsize="10923f" fillcolor="#9cf" strokeweight="1.5pt">
              <v:textbox>
                <w:txbxContent>
                  <w:p w:rsidR="0021653C" w:rsidRDefault="0021653C" w:rsidP="00C30024">
                    <w:pPr>
                      <w:jc w:val="center"/>
                      <w:rPr>
                        <w:rFonts w:ascii="Times New Roman" w:hAnsi="Times New Roman" w:cs="Times New Roman"/>
                        <w:sz w:val="20"/>
                        <w:szCs w:val="20"/>
                      </w:rPr>
                    </w:pPr>
                    <w:r>
                      <w:rPr>
                        <w:rFonts w:ascii="Times New Roman" w:hAnsi="Times New Roman" w:cs="Times New Roman"/>
                        <w:sz w:val="20"/>
                        <w:szCs w:val="20"/>
                      </w:rPr>
                      <w:t>Bơm quạt máy nén</w:t>
                    </w:r>
                  </w:p>
                </w:txbxContent>
              </v:textbox>
            </v:roundrect>
            <v:roundrect id="AutoShape 25" o:spid="_x0000_s1056" style="position:absolute;left:17;top:7137;width:1800;height:720;flip:y;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Lạnh cơ bản</w:t>
                    </w:r>
                  </w:p>
                </w:txbxContent>
              </v:textbox>
            </v:roundrect>
          </v:group>
        </w:pict>
      </w:r>
    </w:p>
    <w:p w:rsidR="0021653C" w:rsidRPr="001447FD" w:rsidRDefault="0021653C" w:rsidP="00C30024">
      <w:pPr>
        <w:spacing w:line="312" w:lineRule="auto"/>
        <w:rPr>
          <w:rFonts w:ascii="Times New Roman" w:hAnsi="Times New Roman" w:cs="Times New Roman"/>
          <w:b/>
          <w:bCs/>
          <w:sz w:val="26"/>
          <w:szCs w:val="26"/>
        </w:rPr>
      </w:pPr>
      <w:r>
        <w:rPr>
          <w:noProof/>
        </w:rPr>
        <w:pict>
          <v:group id="Group 95" o:spid="_x0000_s1057" style="position:absolute;margin-left:228.85pt;margin-top:16.7pt;width:296.4pt;height:418.25pt;z-index:251655680" coordsize="6633,7831">
            <v:roundrect id="AutoShape 37" o:spid="_x0000_s1058" style="position:absolute;left:3028;top:4359;width:1800;height:1106;visibility:visible" arcsize="10923f" fillcolor="#ff9" strokeweight="1.5pt">
              <v:textbox>
                <w:txbxContent>
                  <w:p w:rsidR="0021653C" w:rsidRDefault="0021653C" w:rsidP="00C30024">
                    <w:pPr>
                      <w:jc w:val="center"/>
                      <w:rPr>
                        <w:rFonts w:cs="Times New Roman"/>
                        <w:sz w:val="22"/>
                        <w:szCs w:val="22"/>
                      </w:rPr>
                    </w:pPr>
                    <w:r>
                      <w:rPr>
                        <w:rFonts w:ascii="Times New Roman" w:hAnsi="Times New Roman" w:cs="Times New Roman"/>
                        <w:sz w:val="22"/>
                        <w:szCs w:val="22"/>
                      </w:rPr>
                      <w:t>Gia công hệ thống ống hệ thống lạnh</w:t>
                    </w:r>
                  </w:p>
                </w:txbxContent>
              </v:textbox>
            </v:roundrect>
            <v:group id="Group 107" o:spid="_x0000_s1059" style="position:absolute;width:6633;height:5009" coordsize="6633,5009">
              <v:roundrect id="AutoShape 50" o:spid="_x0000_s1060" style="position:absolute;left:3028;top:944;width:1800;height:1011;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Hệ thống lạnh công nghiệp</w:t>
                      </w:r>
                    </w:p>
                    <w:p w:rsidR="0021653C" w:rsidRDefault="0021653C" w:rsidP="00C30024">
                      <w:pPr>
                        <w:ind w:left="720" w:hanging="720"/>
                        <w:jc w:val="center"/>
                        <w:rPr>
                          <w:rFonts w:ascii="Times New Roman" w:hAnsi="Times New Roman" w:cs="Times New Roman"/>
                          <w:sz w:val="22"/>
                          <w:szCs w:val="22"/>
                        </w:rPr>
                      </w:pPr>
                    </w:p>
                  </w:txbxContent>
                </v:textbox>
              </v:roundrect>
              <v:group id="Group 111" o:spid="_x0000_s1061" style="position:absolute;width:5021;height:5009" coordsize="5021,5009">
                <v:roundrect id="AutoShape 52" o:spid="_x0000_s1062" style="position:absolute;left:3043;width:1978;height:720;visibility:visible" arcsize="10923f" fillcolor="#9cf" strokeweight="1.5pt">
                  <v:shadow opacity=".5" offset="11pt,8pt"/>
                  <v:textbox>
                    <w:txbxContent>
                      <w:p w:rsidR="0021653C" w:rsidRDefault="0021653C" w:rsidP="00C30024">
                        <w:pPr>
                          <w:jc w:val="center"/>
                          <w:rPr>
                            <w:rFonts w:cs="Times New Roman"/>
                            <w:sz w:val="22"/>
                            <w:szCs w:val="22"/>
                          </w:rPr>
                        </w:pPr>
                        <w:r>
                          <w:rPr>
                            <w:rFonts w:ascii="Times New Roman" w:hAnsi="Times New Roman" w:cs="Times New Roman"/>
                            <w:sz w:val="22"/>
                            <w:szCs w:val="22"/>
                          </w:rPr>
                          <w:t>Anh văn chuyên ngành</w:t>
                        </w:r>
                      </w:p>
                    </w:txbxContent>
                  </v:textbox>
                </v:roundrect>
                <v:roundrect id="AutoShape 54" o:spid="_x0000_s1063" style="position:absolute;left:2978;top:2198;width:1809;height:920;visibility:visible" arcsize="10923f" fillcolor="#9cf" strokeweight="1.5pt">
                  <v:textbox>
                    <w:txbxContent>
                      <w:p w:rsidR="0021653C" w:rsidRDefault="0021653C" w:rsidP="00C30024">
                        <w:pPr>
                          <w:jc w:val="center"/>
                          <w:rPr>
                            <w:rFonts w:ascii="Times New Roman" w:hAnsi="Times New Roman" w:cs="Times New Roman"/>
                            <w:sz w:val="22"/>
                            <w:szCs w:val="22"/>
                          </w:rPr>
                        </w:pPr>
                        <w:r w:rsidRPr="00B861CE">
                          <w:rPr>
                            <w:rFonts w:ascii="Times New Roman" w:hAnsi="Times New Roman" w:cs="Times New Roman"/>
                            <w:sz w:val="22"/>
                            <w:szCs w:val="22"/>
                          </w:rPr>
                          <w:t>Điện tử cơ bản</w:t>
                        </w:r>
                      </w:p>
                      <w:p w:rsidR="0021653C" w:rsidRPr="00B861CE" w:rsidRDefault="0021653C" w:rsidP="00C30024">
                        <w:pPr>
                          <w:jc w:val="center"/>
                          <w:rPr>
                            <w:rFonts w:ascii="Times New Roman" w:hAnsi="Times New Roman" w:cs="Times New Roman"/>
                            <w:sz w:val="22"/>
                            <w:szCs w:val="22"/>
                          </w:rPr>
                        </w:pPr>
                      </w:p>
                    </w:txbxContent>
                  </v:textbox>
                </v:roundrect>
                <v:roundrect id="AutoShape 59" o:spid="_x0000_s1064" style="position:absolute;left:2978;top:3420;width:1800;height:635;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6"/>
                            <w:szCs w:val="26"/>
                          </w:rPr>
                          <w:t>Đồ án 2</w:t>
                        </w:r>
                      </w:p>
                      <w:p w:rsidR="0021653C" w:rsidRDefault="0021653C" w:rsidP="00C30024">
                        <w:pPr>
                          <w:jc w:val="center"/>
                          <w:rPr>
                            <w:rFonts w:ascii="Times New Roman" w:hAnsi="Times New Roman" w:cs="Times New Roman"/>
                            <w:sz w:val="22"/>
                            <w:szCs w:val="22"/>
                          </w:rPr>
                        </w:pPr>
                      </w:p>
                    </w:txbxContent>
                  </v:textbox>
                </v:roundrect>
                <v:roundrect id="AutoShape 54" o:spid="_x0000_s1065" style="position:absolute;top:3804;width:2357;height:1205;visibility:visible" arcsize="10923f" fillcolor="#9cf" strokeweight="1.5pt">
                  <v:textbox>
                    <w:txbxContent>
                      <w:p w:rsidR="0021653C" w:rsidRDefault="0021653C" w:rsidP="00C30024">
                        <w:pPr>
                          <w:jc w:val="center"/>
                          <w:rPr>
                            <w:rFonts w:ascii="Times New Roman" w:hAnsi="Times New Roman" w:cs="Times New Roman"/>
                            <w:sz w:val="22"/>
                            <w:szCs w:val="22"/>
                          </w:rPr>
                        </w:pPr>
                        <w:r w:rsidRPr="00B861CE">
                          <w:rPr>
                            <w:rFonts w:ascii="Times New Roman" w:hAnsi="Times New Roman" w:cs="Times New Roman"/>
                            <w:sz w:val="22"/>
                            <w:szCs w:val="22"/>
                          </w:rPr>
                          <w:t>Thực tập điều khiển tự động HTL</w:t>
                        </w:r>
                      </w:p>
                      <w:p w:rsidR="0021653C" w:rsidRDefault="0021653C" w:rsidP="00C30024">
                        <w:pPr>
                          <w:jc w:val="center"/>
                          <w:rPr>
                            <w:rFonts w:cs="Times New Roman"/>
                          </w:rPr>
                        </w:pPr>
                      </w:p>
                    </w:txbxContent>
                  </v:textbox>
                </v:roundrect>
              </v:group>
              <v:roundrect id="AutoShape 50" o:spid="_x0000_s1066" style="position:absolute;left:5360;top:3570;width:1273;height:1011;visibility:visible" arcsize="10923f" fillcolor="#9cf"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Thực tập tốt nghiệp</w:t>
                      </w:r>
                    </w:p>
                    <w:p w:rsidR="0021653C" w:rsidRDefault="0021653C" w:rsidP="00C30024">
                      <w:pPr>
                        <w:ind w:left="720" w:hanging="720"/>
                        <w:jc w:val="center"/>
                        <w:rPr>
                          <w:rFonts w:ascii="Times New Roman" w:hAnsi="Times New Roman" w:cs="Times New Roman"/>
                          <w:sz w:val="22"/>
                          <w:szCs w:val="22"/>
                        </w:rPr>
                      </w:pPr>
                    </w:p>
                  </w:txbxContent>
                </v:textbox>
              </v:roundrect>
            </v:group>
            <v:roundrect id="AutoShape 37" o:spid="_x0000_s1067" style="position:absolute;left:3028;top:5794;width:1800;height:986;visibility:visible" arcsize="10923f" fillcolor="#ff9" strokeweight="1.5pt">
              <v:textbox>
                <w:txbxContent>
                  <w:p w:rsidR="0021653C" w:rsidRDefault="0021653C" w:rsidP="00C30024">
                    <w:pPr>
                      <w:jc w:val="center"/>
                      <w:rPr>
                        <w:rFonts w:cs="Times New Roman"/>
                        <w:sz w:val="22"/>
                        <w:szCs w:val="22"/>
                      </w:rPr>
                    </w:pPr>
                    <w:r>
                      <w:rPr>
                        <w:rFonts w:ascii="Times New Roman" w:hAnsi="Times New Roman" w:cs="Times New Roman"/>
                        <w:sz w:val="22"/>
                        <w:szCs w:val="22"/>
                      </w:rPr>
                      <w:t>Chuyên đề điều hòa không khí</w:t>
                    </w:r>
                  </w:p>
                </w:txbxContent>
              </v:textbox>
            </v:roundrect>
            <v:roundrect id="AutoShape 44" o:spid="_x0000_s1068" style="position:absolute;left:3103;top:7126;width:1620;height:705;visibility:visible" arcsize="10923f" fillcolor="#ff9"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Vật liệu nhiệt lạnh</w:t>
                    </w:r>
                  </w:p>
                </w:txbxContent>
              </v:textbox>
            </v:roundrect>
          </v:group>
        </w:pict>
      </w: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r>
        <w:rPr>
          <w:noProof/>
        </w:rPr>
        <w:pict>
          <v:group id="Group 46" o:spid="_x0000_s1069" style="position:absolute;margin-left:145.7pt;margin-top:3.5pt;width:12.75pt;height:69.75pt;z-index:251651584" coordsize="180,826">
            <v:oval id="Oval 83" o:spid="_x0000_s1070" style="position:absolute;width:180;height:180;visibility:visible" fillcolor="#9cf">
              <v:textbox>
                <w:txbxContent>
                  <w:p w:rsidR="0021653C" w:rsidRDefault="0021653C" w:rsidP="00C30024">
                    <w:pPr>
                      <w:rPr>
                        <w:rFonts w:cs="Times New Roman"/>
                      </w:rPr>
                    </w:pPr>
                  </w:p>
                </w:txbxContent>
              </v:textbox>
            </v:oval>
            <v:oval id="Oval 84" o:spid="_x0000_s1071" style="position:absolute;top:646;width:180;height:180;flip:x;visibility:visible" fillcolor="#92d050">
              <v:textbox>
                <w:txbxContent>
                  <w:p w:rsidR="0021653C" w:rsidRDefault="0021653C" w:rsidP="00C30024">
                    <w:pPr>
                      <w:rPr>
                        <w:rFonts w:cs="Times New Roman"/>
                      </w:rPr>
                    </w:pPr>
                  </w:p>
                </w:txbxContent>
              </v:textbox>
            </v:oval>
            <v:oval id="Oval 85" o:spid="_x0000_s1072" style="position:absolute;top:344;width:180;height:180;flip:x;visibility:visible" fillcolor="#ff9">
              <v:textbox>
                <w:txbxContent>
                  <w:p w:rsidR="0021653C" w:rsidRDefault="0021653C" w:rsidP="00C30024">
                    <w:pPr>
                      <w:rPr>
                        <w:rFonts w:cs="Times New Roman"/>
                      </w:rPr>
                    </w:pPr>
                  </w:p>
                </w:txbxContent>
              </v:textbox>
            </v:oval>
          </v:group>
        </w:pict>
      </w:r>
      <w:r w:rsidRPr="001447FD">
        <w:rPr>
          <w:rFonts w:ascii="Times New Roman" w:hAnsi="Times New Roman" w:cs="Times New Roman"/>
          <w:sz w:val="26"/>
          <w:szCs w:val="26"/>
        </w:rPr>
        <w:t>Bắt buộc</w:t>
      </w: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r w:rsidRPr="001447FD">
        <w:rPr>
          <w:rFonts w:ascii="Times New Roman" w:hAnsi="Times New Roman" w:cs="Times New Roman"/>
          <w:sz w:val="26"/>
          <w:szCs w:val="26"/>
        </w:rPr>
        <w:t>Tự chọn</w:t>
      </w:r>
    </w:p>
    <w:p w:rsidR="0021653C" w:rsidRPr="001447FD" w:rsidRDefault="0021653C" w:rsidP="00C30024">
      <w:pPr>
        <w:rPr>
          <w:rFonts w:ascii="Times New Roman" w:hAnsi="Times New Roman" w:cs="Times New Roman"/>
          <w:sz w:val="26"/>
          <w:szCs w:val="26"/>
        </w:rPr>
      </w:pPr>
    </w:p>
    <w:p w:rsidR="0021653C" w:rsidRPr="001447FD" w:rsidRDefault="0021653C" w:rsidP="00C30024">
      <w:pPr>
        <w:rPr>
          <w:rFonts w:ascii="Times New Roman" w:hAnsi="Times New Roman" w:cs="Times New Roman"/>
          <w:sz w:val="26"/>
          <w:szCs w:val="26"/>
        </w:rPr>
      </w:pPr>
      <w:r w:rsidRPr="001447FD">
        <w:rPr>
          <w:rFonts w:ascii="Times New Roman" w:hAnsi="Times New Roman" w:cs="Times New Roman"/>
          <w:sz w:val="26"/>
          <w:szCs w:val="26"/>
        </w:rPr>
        <w:t>Tự bổ sung ngoại khóa</w:t>
      </w:r>
    </w:p>
    <w:p w:rsidR="0021653C" w:rsidRPr="001447FD" w:rsidRDefault="0021653C" w:rsidP="00C30024">
      <w:pPr>
        <w:rPr>
          <w:rFonts w:ascii="Times New Roman" w:hAnsi="Times New Roman" w:cs="Times New Roman"/>
          <w:sz w:val="26"/>
          <w:szCs w:val="26"/>
        </w:rPr>
      </w:pPr>
      <w:r>
        <w:rPr>
          <w:noProof/>
        </w:rPr>
        <w:pict>
          <v:roundrect id="Rounded Rectangle 45" o:spid="_x0000_s1073" style="position:absolute;margin-left:229.95pt;margin-top:8.55pt;width:80.85pt;height:33.75pt;flip:y;z-index:251652608;visibility:visible" arcsize="10923f" fillcolor="#92d050"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Ngoại ngữ</w:t>
                  </w:r>
                </w:p>
              </w:txbxContent>
            </v:textbox>
          </v:roundrect>
        </w:pict>
      </w:r>
      <w:r>
        <w:rPr>
          <w:noProof/>
        </w:rPr>
        <w:pict>
          <v:roundrect id="Rounded Rectangle 44" o:spid="_x0000_s1074" style="position:absolute;margin-left:357.15pt;margin-top:8.3pt;width:80.85pt;height:51.6pt;flip:y;z-index:251653632;visibility:visible" arcsize="10923f" fillcolor="#92d050" strokeweight="1.5pt">
            <v:textbox>
              <w:txbxContent>
                <w:p w:rsidR="0021653C" w:rsidRDefault="0021653C" w:rsidP="00C30024">
                  <w:pPr>
                    <w:jc w:val="center"/>
                    <w:rPr>
                      <w:rFonts w:ascii="Times New Roman" w:hAnsi="Times New Roman" w:cs="Times New Roman"/>
                      <w:sz w:val="22"/>
                      <w:szCs w:val="22"/>
                    </w:rPr>
                  </w:pPr>
                  <w:r>
                    <w:rPr>
                      <w:rFonts w:ascii="Times New Roman" w:hAnsi="Times New Roman" w:cs="Times New Roman"/>
                      <w:sz w:val="22"/>
                      <w:szCs w:val="22"/>
                    </w:rPr>
                    <w:t>Kỹ năng mềm</w:t>
                  </w:r>
                </w:p>
              </w:txbxContent>
            </v:textbox>
          </v:roundrect>
        </w:pict>
      </w: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VẼ KỸ THUẬT</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08</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sz w:val="26"/>
          <w:szCs w:val="26"/>
          <w:lang w:val="pt-BR"/>
        </w:rPr>
        <w:t>30 giờ; (Lý thuyết:28 giờ; Kiểm tra: 2 giờ)</w:t>
      </w:r>
    </w:p>
    <w:p w:rsidR="0021653C" w:rsidRPr="001447FD" w:rsidRDefault="0021653C" w:rsidP="00301A2A">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Ðýợc bố trí ở học kỳ 3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học kỹ thuật cõ sở .</w:t>
      </w:r>
    </w:p>
    <w:p w:rsidR="0021653C" w:rsidRPr="001447FD" w:rsidRDefault="0021653C" w:rsidP="00301A2A">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Giải thích ðýợc các ký hiệu ghi trên bản vẽ chi tiết cõ khí, bản vẽ lắp mạch ðiện và bản vẽ lắp cõ khí;</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ðýợc các hình chiếu, hình cắt và các yêu cầu kỹ thuật khác trên bản vẽ;</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Vận dụng ðýợc kỹ nãng ðọc, phân tích bản vẽ, bản vẽ sõ ðồ truyền ðộng cõ khí,  vào hoạt ðộng nghề nghiệp sau này.</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nãng:</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Ðọc ðýợc các bản vẽ chi tiết, bản vẽ lắp cõ khí, bản vẽ sõ ðồ hệ thống ðiện,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Vẽ tách chi tiết ðõn giản từ bản vẽ lắp và vẽ lắp các mối ghép ren, hàn từ các chi tiết. Vẽ ðýợc sõ ðồ hệ thống ðiện,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Ghi ðýợc kích thýớc cho bản vẽ ðúng TCVN.</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Khai triển kích thýớc phôi theo bản vẽ.</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trong công tác.</w:t>
      </w:r>
    </w:p>
    <w:p w:rsidR="0021653C" w:rsidRPr="001447FD" w:rsidRDefault="0021653C" w:rsidP="00301A2A">
      <w:pPr>
        <w:pStyle w:val="ListParagraph"/>
        <w:numPr>
          <w:ilvl w:val="0"/>
          <w:numId w:val="21"/>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2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080"/>
        <w:gridCol w:w="1620"/>
      </w:tblGrid>
      <w:tr w:rsidR="0021653C" w:rsidRPr="001447FD">
        <w:trPr>
          <w:trHeight w:val="408"/>
        </w:trPr>
        <w:tc>
          <w:tcPr>
            <w:tcW w:w="635"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Số</w:t>
            </w:r>
          </w:p>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TT</w:t>
            </w:r>
          </w:p>
        </w:tc>
        <w:tc>
          <w:tcPr>
            <w:tcW w:w="3853"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Tên chýõng mục</w:t>
            </w:r>
          </w:p>
        </w:tc>
        <w:tc>
          <w:tcPr>
            <w:tcW w:w="4800" w:type="dxa"/>
            <w:gridSpan w:val="4"/>
            <w:vAlign w:val="center"/>
          </w:tcPr>
          <w:p w:rsidR="0021653C" w:rsidRPr="001447FD" w:rsidRDefault="0021653C" w:rsidP="00FB4F7B">
            <w:pPr>
              <w:jc w:val="center"/>
              <w:rPr>
                <w:rFonts w:ascii="Times New Roman" w:hAnsi="Times New Roman" w:cs="Times New Roman"/>
                <w:b/>
                <w:bCs/>
                <w:i/>
                <w:iCs/>
                <w:color w:val="000000"/>
                <w:sz w:val="26"/>
                <w:szCs w:val="26"/>
                <w:lang w:val="fr-FR"/>
              </w:rPr>
            </w:pPr>
            <w:r w:rsidRPr="001447FD">
              <w:rPr>
                <w:rFonts w:ascii="Times New Roman" w:hAnsi="Times New Roman" w:cs="Times New Roman"/>
                <w:b/>
                <w:bCs/>
                <w:color w:val="000000"/>
                <w:sz w:val="26"/>
                <w:szCs w:val="26"/>
                <w:lang w:val="fr-FR"/>
              </w:rPr>
              <w:t xml:space="preserve">Thời gian </w:t>
            </w:r>
          </w:p>
        </w:tc>
      </w:tr>
      <w:tr w:rsidR="0021653C" w:rsidRPr="001447FD">
        <w:tc>
          <w:tcPr>
            <w:tcW w:w="635" w:type="dxa"/>
            <w:vMerge/>
            <w:vAlign w:val="center"/>
          </w:tcPr>
          <w:p w:rsidR="0021653C" w:rsidRPr="001447FD" w:rsidRDefault="0021653C" w:rsidP="00FB4F7B">
            <w:pPr>
              <w:rPr>
                <w:rFonts w:ascii="Times New Roman" w:hAnsi="Times New Roman" w:cs="Times New Roman"/>
                <w:b/>
                <w:bCs/>
                <w:color w:val="000000"/>
                <w:sz w:val="26"/>
                <w:szCs w:val="26"/>
                <w:lang w:val="fr-FR"/>
              </w:rPr>
            </w:pPr>
          </w:p>
        </w:tc>
        <w:tc>
          <w:tcPr>
            <w:tcW w:w="3853" w:type="dxa"/>
            <w:vMerge/>
            <w:vAlign w:val="center"/>
          </w:tcPr>
          <w:p w:rsidR="0021653C" w:rsidRPr="001447FD" w:rsidRDefault="0021653C" w:rsidP="00FB4F7B">
            <w:pPr>
              <w:rPr>
                <w:rFonts w:ascii="Times New Roman" w:hAnsi="Times New Roman" w:cs="Times New Roman"/>
                <w:b/>
                <w:bCs/>
                <w:color w:val="000000"/>
                <w:sz w:val="26"/>
                <w:szCs w:val="26"/>
                <w:lang w:val="pt-BR"/>
              </w:rPr>
            </w:pP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Tổng số</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Lý thuyết</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Thực hành</w:t>
            </w:r>
          </w:p>
        </w:tc>
        <w:tc>
          <w:tcPr>
            <w:tcW w:w="1620" w:type="dxa"/>
            <w:vAlign w:val="center"/>
          </w:tcPr>
          <w:p w:rsidR="0021653C" w:rsidRPr="001447FD" w:rsidRDefault="0021653C" w:rsidP="00FB4F7B">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 tra</w:t>
            </w:r>
            <w:r w:rsidRPr="001447FD">
              <w:rPr>
                <w:rFonts w:ascii="Times New Roman" w:hAnsi="Times New Roman" w:cs="Times New Roman"/>
                <w:b/>
                <w:bCs/>
                <w:color w:val="000000"/>
                <w:sz w:val="26"/>
                <w:szCs w:val="26"/>
                <w:vertAlign w:val="superscript"/>
                <w:lang w:val="vi-VN"/>
              </w:rPr>
              <w:t>*</w:t>
            </w:r>
          </w:p>
          <w:p w:rsidR="0021653C" w:rsidRPr="001447FD" w:rsidRDefault="0021653C" w:rsidP="00FB4F7B">
            <w:pPr>
              <w:rPr>
                <w:rFonts w:ascii="Times New Roman" w:hAnsi="Times New Roman" w:cs="Times New Roman"/>
                <w:b/>
                <w:bCs/>
                <w:i/>
                <w:iCs/>
                <w:color w:val="000000"/>
                <w:sz w:val="26"/>
                <w:szCs w:val="26"/>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Các tiêu chuẩn Việt Nam về trình bày bản vẽ</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Khái niệm về tiêu chuẩn</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xml:space="preserve">- Các tiêu chuẩn Việt Nam (TCVN) về trình bày bản vẽ kỹ thuật </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Vẽ hình học</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Chia ðều một ðýờng tròn</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Vẽ ðộ dốc, ðộ côn</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Vẽ nối tiếp</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Hình chiếu vuông góc</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chiếu vuông góc của ðiểm, ðýờng thẳng, mặt phẳng</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chiếu các khối hình học ðõn giản</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Biểu diễn vật thể</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phýõng pháp biểu diễn vật thể</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Phýõng pháp biểu diễn vật thể bằng phép chiếu vuông góc</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cắt, Mặt cắt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Hình trích</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Vẽ quy ýớc các mối ghép và các chi tiết máy thông dụng</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Ren và các loại ren (1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Cách biểu diễn ren theo quy ýớc (1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chi tiết có ren và mối ghép của chúng (2 tiết)</w:t>
            </w:r>
            <w:r w:rsidRPr="001447FD">
              <w:rPr>
                <w:rFonts w:ascii="Times New Roman" w:hAnsi="Times New Roman" w:cs="Times New Roman"/>
                <w:color w:val="000000"/>
                <w:sz w:val="26"/>
                <w:szCs w:val="26"/>
                <w:lang w:val="pt-BR"/>
              </w:rPr>
              <w:tab/>
              <w:t>(1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Hàn - quy ýớc vẽ mối hàn</w:t>
            </w:r>
            <w:r w:rsidRPr="001447FD">
              <w:rPr>
                <w:rFonts w:ascii="Times New Roman" w:hAnsi="Times New Roman" w:cs="Times New Roman"/>
                <w:color w:val="000000"/>
                <w:sz w:val="26"/>
                <w:szCs w:val="26"/>
                <w:lang w:val="pt-BR"/>
              </w:rPr>
              <w:tab/>
              <w:t>(1 tiết)</w:t>
            </w:r>
            <w:r w:rsidRPr="001447FD">
              <w:rPr>
                <w:rFonts w:ascii="Times New Roman" w:hAnsi="Times New Roman" w:cs="Times New Roman"/>
                <w:color w:val="000000"/>
                <w:sz w:val="26"/>
                <w:szCs w:val="26"/>
                <w:lang w:val="pt-BR"/>
              </w:rPr>
              <w:tab/>
              <w:t>(1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Bài tập ứng dụng: Vẽ mối bu lông, vít hoặc vít cấy</w:t>
            </w:r>
            <w:r w:rsidRPr="001447FD">
              <w:rPr>
                <w:rFonts w:ascii="Times New Roman" w:hAnsi="Times New Roman" w:cs="Times New Roman"/>
                <w:color w:val="000000"/>
                <w:sz w:val="26"/>
                <w:szCs w:val="26"/>
                <w:lang w:val="pt-BR"/>
              </w:rPr>
              <w:tab/>
              <w:t>(3 tiết)</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Bản vẽ chi tiết - Bản vẽ lắp-Bản vẽ sõ ðồ</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chi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lắp</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ðiện</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lạnh</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thủy lực</w:t>
            </w:r>
            <w:r w:rsidRPr="001447FD">
              <w:rPr>
                <w:rFonts w:ascii="Times New Roman" w:hAnsi="Times New Roman" w:cs="Times New Roman"/>
                <w:color w:val="000000"/>
                <w:sz w:val="26"/>
                <w:szCs w:val="26"/>
                <w:lang w:val="pt-BR"/>
              </w:rPr>
              <w:tab/>
              <w:t>(3 tiết)</w:t>
            </w:r>
          </w:p>
          <w:p w:rsidR="0021653C" w:rsidRPr="001447FD" w:rsidRDefault="0021653C" w:rsidP="00301A2A">
            <w:pPr>
              <w:numPr>
                <w:ilvl w:val="0"/>
                <w:numId w:val="11"/>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tập ứng dụng</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454"/>
        </w:trPr>
        <w:tc>
          <w:tcPr>
            <w:tcW w:w="635" w:type="dxa"/>
            <w:vAlign w:val="center"/>
          </w:tcPr>
          <w:p w:rsidR="0021653C" w:rsidRPr="001447FD" w:rsidRDefault="0021653C" w:rsidP="00FB4F7B">
            <w:pPr>
              <w:jc w:val="center"/>
              <w:rPr>
                <w:rFonts w:ascii="Times New Roman" w:hAnsi="Times New Roman" w:cs="Times New Roman"/>
                <w:b/>
                <w:bCs/>
                <w:color w:val="000000"/>
                <w:sz w:val="26"/>
                <w:szCs w:val="26"/>
                <w:lang w:val="fr-FR"/>
              </w:rPr>
            </w:pPr>
          </w:p>
        </w:tc>
        <w:tc>
          <w:tcPr>
            <w:tcW w:w="3853"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Cộng</w:t>
            </w: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16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E645FC">
      <w:pPr>
        <w:tabs>
          <w:tab w:val="left" w:pos="709"/>
        </w:tabs>
        <w:spacing w:before="120"/>
        <w:jc w:val="both"/>
        <w:rPr>
          <w:rFonts w:ascii="Times New Roman" w:hAnsi="Times New Roman" w:cs="Times New Roman"/>
          <w:b/>
          <w:bCs/>
          <w:sz w:val="26"/>
          <w:szCs w:val="26"/>
          <w:lang w:val="pt-BR"/>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2.Nội dung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Chýõng 1: Các tiêu chuẩn Việt Nam về trình bày bản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các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các tiêu chuẩn Việt Nam (TCVN) về trình bày bản vẽ kỹ thuật cõ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Sử dụng ðýợc một số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1.Khái niệm về tiêu chuẩn                                                        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Sử dụng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 tiêu chuẩn Việt Nam (TCVN) về trình bày bản vẽ kỹ thuật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Khổ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Khung bản vẽ - khung tên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Tỷ lệ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ðýờng nét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2.6. Chữ và chữ số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2.7. Ghi kích thýớc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Chýõng 2: Vẽ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phýõng pháp vẽ nối tiếp và vẽ các ðýờng cong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Chia ðều ðýợc ðýờng tròn thành nhiều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ðýợc ðộ dốc, ðộ côn, vẽ nối tiếp.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w:t>
      </w:r>
      <w:r w:rsidRPr="001447FD">
        <w:rPr>
          <w:rFonts w:ascii="Times New Roman" w:hAnsi="Times New Roman" w:cs="Times New Roman"/>
          <w:sz w:val="26"/>
          <w:szCs w:val="26"/>
          <w:lang w:val="sv-SE"/>
        </w:rPr>
        <w:tab/>
        <w:t>Chia ðều một ðýờng tròn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Chia ðều một ðýờng tròn ra 2, 3, 4, 5, 6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Chia ðều một ðýờng tròn ra 7, 9, 11, 13 phần bằng nhau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2.Vẽ ðộ dốc, ðộ côn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2,0giờ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2.1.Ðộ dốc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2.2.Ðộ côn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3.Vẽ nối tiếp</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Nối tiếp cung tròn bằng một ðoạn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Nối tiếp 2 ðýờng thẳng cắt nhau bằng một cung tròn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Nối tiếp ðýờng thẳng và cung tròn bằng một cung tròn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Chýõng 3: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Vận dụng các tính chất của phép chiếu vuông góc ðể vẽ hình chiếu ðiểm, ðýờng, mặt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Lập ðýợc bản vẽ hình chiếu của các khối hình học cõ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1.Hình chiếu vuông góc của ðiểm, ðýờng thẳng, mặt phẳng</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1.1.Ðồ thức của ðiểm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1.2.Ðồ thức của ðýờng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1.2.1.Ðýờng thẳng bất kỳ</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1.2.2.Ðýờng thẳng song song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1.2.3.Ðýờng thẳng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1.3.Ðồ thức của mặt phẳng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1.3.1.Mặt phẳng vuông góc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1.3.2.Mặt phẳng song song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2.Hình chiếu các khối hình học ðõn giản</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2.1.Khối lãng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2.2.Khối chóp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2.3.Khối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Kiểm tra</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Chýõng 4: Biểu diễn vật thể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Hiểu ðýợc khái niệm, cách vẽ hình chiếu, hình cắt, mặt cắtể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ðýợc 3 hình chiếu vuông góc, hình cắt, mặt cắt, hình trích của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1.Các phýõng pháp biểu diễn vật thể</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1.1.Phýõng pháp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Phýõng pháp hình chiếu trụ ðo</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Phýõng pháp chiếu cõ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2.Phýõng pháp biểu diễn vật thể bằng phép chiếu vuông góc</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Hình chiếu cõ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Hình chiếu phụ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Hình chiếu riêng phần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3.Hình cắt, Mặt cắt</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3.1.1. Ðịnh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 Phân loại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 Ðịnh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Phân loại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4.Hình trích</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 ðịnh kỳ</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Chýõng 5: Vẽ quy ýớc các mối ghép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ðýợc quy ýớc vẽ các mối ghép ren và mối ghép hàn, truyền ðộng ðai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Giải thích ðýợc các ký hiệu trên bản vẽ các mối ghép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ðýợc một số chi tiết máy thông dụng theo qui 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1.Ren và các loại ren                                                               </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1.1.Khái niệm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1.2.Phân loại ren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2.Cách biểu diễn ren theo quy ýớc                                          </w:t>
      </w:r>
      <w:r w:rsidRPr="001447FD">
        <w:rPr>
          <w:rFonts w:ascii="Times New Roman" w:hAnsi="Times New Roman" w:cs="Times New Roman"/>
          <w:sz w:val="26"/>
          <w:szCs w:val="26"/>
          <w:lang w:val="sv-SE"/>
        </w:rPr>
        <w:tab/>
        <w:t>Thời gian: 1,0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3.Các chi tiết có ren và mối ghép của chúng                            </w:t>
      </w:r>
      <w:r w:rsidRPr="001447FD">
        <w:rPr>
          <w:rFonts w:ascii="Times New Roman" w:hAnsi="Times New Roman" w:cs="Times New Roman"/>
          <w:sz w:val="26"/>
          <w:szCs w:val="26"/>
          <w:lang w:val="sv-SE"/>
        </w:rPr>
        <w:tab/>
        <w:t>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3.1.Mối ghép bu lông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3.2.Mối ghép vít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Mối ghép ống</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4.Hàn - quy ýớc vẽ mối hàn                                                  </w:t>
      </w:r>
      <w:r w:rsidRPr="001447FD">
        <w:rPr>
          <w:rFonts w:ascii="Times New Roman" w:hAnsi="Times New Roman" w:cs="Times New Roman"/>
          <w:sz w:val="26"/>
          <w:szCs w:val="26"/>
          <w:lang w:val="sv-SE"/>
        </w:rPr>
        <w:tab/>
        <w:t xml:space="preserve"> 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4.1.Phân loại mối ghép hàn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Qui ýớc vẽ mối ghép hàn</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Truyền ðộng ðai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1.Phân loại ðai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2.Qui ýớc vẽ truyền ðộng ðai</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Bài tập ứng dụng: Vẽ mối bu lông, vít, hàn                         </w:t>
      </w:r>
      <w:r w:rsidRPr="001447FD">
        <w:rPr>
          <w:rFonts w:ascii="Times New Roman" w:hAnsi="Times New Roman" w:cs="Times New Roman"/>
          <w:sz w:val="26"/>
          <w:szCs w:val="26"/>
          <w:lang w:val="sv-SE"/>
        </w:rPr>
        <w:tab/>
        <w:t xml:space="preserve">Thời gian: 2,0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Chýõng 6: Bản vẽ chi tiết - Bản vẽ lắp-Bản vẽ sõ ðồ</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Biết phýõng pháp ðọc, phân tích bản vẽ chi tiết, bản vẽ lắp cõ khí, bản vẽ sõ ðồ hệ thống ðiện, hệ thống lạnh, hệ thống thủy lực và nội dung một bản vẽ chi tiết.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ðýợc bản vẽ một số chi tiết máy vật thực, bản vẽ sõ ðồ hệ thống ðiện, hệ thống lạnh, hệ thống thủy lực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Ðọc và vẽ tách ðýợc chi tiết từ các bản vẽ lắp cho trýớc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Có thái ðộ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1.Bản vẽ chi tiết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1.1.Khái niệm về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Nội dung một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Kích thýớc và các yêu cầu kỹ thuật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2.Bản vẽ lắp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2.1.Trình tự ðọc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Phân tích các chi tiết từ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Vẽ tách các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3.Bản vẽ sõ ðồ                                                               </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3.1.Sõ ðồ hệ thống ðiện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3.1.1.Ký hiệu qui 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Sõ ðồ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3.2.1.Ký hiệu qui 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3.3.Sõ ðồ hệ thống thủy lực</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3.3.1.Ký hiệu qui ýớc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4.Bài tập ứng dụng                                                             </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Kiểm tra ðịnh kỳ                                                             </w:t>
      </w:r>
      <w:r w:rsidRPr="001447FD">
        <w:rPr>
          <w:rFonts w:ascii="Times New Roman" w:hAnsi="Times New Roman" w:cs="Times New Roman"/>
          <w:sz w:val="26"/>
          <w:szCs w:val="26"/>
          <w:lang w:val="sv-SE"/>
        </w:rPr>
        <w:tab/>
        <w:t xml:space="preserve"> Thời gian: 1,0 giờ </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Lớp học/ Phòng thực hành:</w:t>
      </w:r>
      <w:r w:rsidRPr="001447FD">
        <w:rPr>
          <w:sz w:val="26"/>
          <w:szCs w:val="26"/>
        </w:rPr>
        <w:t xml:space="preserve"> </w:t>
      </w:r>
      <w:r w:rsidRPr="001447FD">
        <w:rPr>
          <w:rFonts w:ascii="Times New Roman" w:hAnsi="Times New Roman" w:cs="Times New Roman"/>
          <w:sz w:val="26"/>
          <w:szCs w:val="26"/>
          <w:lang w:val="sv-SE"/>
        </w:rPr>
        <w:t>- Lớp học lý thuyết bố trí cho 35 HSSV, nếu ðông hõn phải bố trí phòng rộng,  ðủ bàn ghế phù hợp với ðộ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Lớp học lý thuyết bố trí cho 35 HSSV, nếu ðông hõn phải bố trí phòng rộng,  ðủ bàn ghế phù hợp với ðộ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Các phòng học chuyên môn hóa khác của nghề.</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chiếu PROJECTOR</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vi tính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ðo cõ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Bút chì các loại, tẩy, giấy vẽ, thýớc vẽ, com pa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ðo cõ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vật thật chi tiết máy, hệ thống ðiện, thủy lực,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bản vẽ khổ lớn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phát tay cho ngýời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-Kiến thức: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Nội dung cõ bản của vẽ chi tiết, bản vẽ lắp, bản vẽ sõ ðồ mạch ðiện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Cách xác ðịnh hình dáng, kích thýớc của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ký hiệu ghi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Ðánh giá kỹ nãng  của học sinh thông qua thực hành các bài tập vẽ hình biểu diễn, vẽ tách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bản vẽ chi tiết, bản vẽ sõ ðồ mạch ðiện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Thái ðộ: Ðánh giá trong quá trình học tập ðạt các yêu cầu sau: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Chuẩn bị ðầy ðủ tài liệu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Tham gia ðầy ðủ thời lýợng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Chuyên cần, say mê môn học.</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chýõng trình: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Môn học ðýợc biên soạn  cho nghề lắp ðặt thiết bị lạnh, trình ðộ cao ðẳng nghề .</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Hýớng dẫn một số ðiểm chính về phýõng pháp giảng dạy môn học:</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Ðây là môn học gắn liền giữa lý thuyết với thực hành với thực tế sản xuất vì vậy trong quá trình giảng dạy, giáo viên cần tận dụng các tài liệu, mô hình, vật thật ðể gây hứng thú và tính tích cực chủ ðộng tham gia giải quyết các bài tập thực hành của sinh viên. Khi hýớng dẫn làm bài tập  giáo viên phải quan tâm rèn luyện cho sinh  viên tính kiên trì, cẩn thận, tỉ mỉ, chính xác.</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3.Những trọng tâm chýõng trình cần chú ý:</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Các chýõng 3,4,5,6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cần tham khảo:</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Nguyễn Vãn Tuấn, Trần Hữu Quế Vẽ kỹ thuât –- Nhà xuất bản KHKT- 2006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Chu Vãn Výợng Giáo trình vẽ kỹ thuật –NXB Ðại học sý phạm - 2004</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Giáo trình vẽ kỹ thuật tập 1 và 2 –NXB giáo dục – 2002</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Trần Hữu Quế Bàitập vẽ kỹ thuật Cõ khí – Nhà XB giáo dục </w:t>
      </w:r>
    </w:p>
    <w:p w:rsidR="0021653C" w:rsidRPr="001447FD"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Bài tập vẽ kỹ thuật – Ðại học Bách khoa Hà Nội</w:t>
      </w: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063587">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Tên Tên học phần:   </w:t>
      </w:r>
      <w:r w:rsidRPr="001447FD">
        <w:rPr>
          <w:rFonts w:ascii="Times New Roman" w:hAnsi="Times New Roman" w:cs="Times New Roman"/>
          <w:b/>
          <w:bCs/>
          <w:sz w:val="26"/>
          <w:szCs w:val="26"/>
          <w:lang w:val="nb-NO"/>
        </w:rPr>
        <w:t>CƠ SỞ KỸ THUẬT ĐIỆN</w:t>
      </w:r>
    </w:p>
    <w:p w:rsidR="0021653C" w:rsidRPr="001447FD" w:rsidRDefault="0021653C" w:rsidP="00063587">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09</w:t>
      </w:r>
    </w:p>
    <w:p w:rsidR="0021653C" w:rsidRPr="001447FD" w:rsidRDefault="0021653C" w:rsidP="00063587">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(Lý thuyết: 43 giờ; Kiểm tra: 2 giờ)</w:t>
      </w:r>
    </w:p>
    <w:p w:rsidR="0021653C" w:rsidRPr="001447FD" w:rsidRDefault="0021653C" w:rsidP="00063587">
      <w:pPr>
        <w:jc w:val="center"/>
        <w:rPr>
          <w:rFonts w:ascii="Times New Roman" w:hAnsi="Times New Roman" w:cs="Times New Roman"/>
          <w:b/>
          <w:bCs/>
          <w:sz w:val="26"/>
          <w:szCs w:val="26"/>
          <w:lang w:val="nb-NO"/>
        </w:rPr>
      </w:pPr>
    </w:p>
    <w:p w:rsidR="0021653C" w:rsidRPr="001447FD" w:rsidRDefault="0021653C" w:rsidP="00301A2A">
      <w:pPr>
        <w:pStyle w:val="ListParagraph"/>
        <w:numPr>
          <w:ilvl w:val="0"/>
          <w:numId w:val="2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cơ sở ở học kỳ 1;</w:t>
      </w:r>
    </w:p>
    <w:p w:rsidR="0021653C" w:rsidRPr="001447FD" w:rsidRDefault="0021653C" w:rsidP="00301A2A">
      <w:pPr>
        <w:pStyle w:val="ListParagraph"/>
        <w:numPr>
          <w:ilvl w:val="0"/>
          <w:numId w:val="20"/>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cõ sở .</w:t>
      </w:r>
    </w:p>
    <w:p w:rsidR="0021653C" w:rsidRPr="001447FD" w:rsidRDefault="0021653C" w:rsidP="00301A2A">
      <w:pPr>
        <w:pStyle w:val="ListParagraph"/>
        <w:numPr>
          <w:ilvl w:val="0"/>
          <w:numId w:val="2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301A2A">
      <w:pPr>
        <w:pStyle w:val="ListParagraph"/>
        <w:numPr>
          <w:ilvl w:val="0"/>
          <w:numId w:val="24"/>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Trình bày được các kiến thức cơ bản về mạch điện 1 chiều, xoay chiều.</w:t>
      </w:r>
    </w:p>
    <w:p w:rsidR="0021653C" w:rsidRPr="001447FD" w:rsidRDefault="0021653C" w:rsidP="00301A2A">
      <w:pPr>
        <w:pStyle w:val="ListParagraph"/>
        <w:numPr>
          <w:ilvl w:val="0"/>
          <w:numId w:val="24"/>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1447FD" w:rsidRDefault="0021653C" w:rsidP="00301A2A">
      <w:pPr>
        <w:pStyle w:val="ListParagraph"/>
        <w:numPr>
          <w:ilvl w:val="0"/>
          <w:numId w:val="20"/>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1447FD" w:rsidRDefault="0021653C" w:rsidP="00301A2A">
      <w:pPr>
        <w:pStyle w:val="ListParagraph"/>
        <w:numPr>
          <w:ilvl w:val="0"/>
          <w:numId w:val="20"/>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Cẩn thận, kiên trì, có trách nhiệm với công việc được giao.</w:t>
      </w:r>
    </w:p>
    <w:p w:rsidR="0021653C" w:rsidRPr="001447FD" w:rsidRDefault="0021653C" w:rsidP="00301A2A">
      <w:pPr>
        <w:pStyle w:val="ListParagraph"/>
        <w:numPr>
          <w:ilvl w:val="0"/>
          <w:numId w:val="23"/>
        </w:numPr>
        <w:tabs>
          <w:tab w:val="left" w:pos="709"/>
        </w:tabs>
        <w:spacing w:before="120"/>
        <w:ind w:hanging="18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63587">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063587">
      <w:pPr>
        <w:rPr>
          <w:rFonts w:ascii="Times New Roman" w:hAnsi="Times New Roman" w:cs="Times New Roman"/>
          <w:i/>
          <w:iCs/>
          <w:sz w:val="26"/>
          <w:szCs w:val="26"/>
          <w:lang w:val="pt-BR"/>
        </w:rPr>
      </w:pPr>
    </w:p>
    <w:tbl>
      <w:tblPr>
        <w:tblW w:w="90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4"/>
        <w:gridCol w:w="4344"/>
        <w:gridCol w:w="909"/>
        <w:gridCol w:w="1091"/>
        <w:gridCol w:w="935"/>
        <w:gridCol w:w="1122"/>
      </w:tblGrid>
      <w:tr w:rsidR="0021653C" w:rsidRPr="001447FD">
        <w:tc>
          <w:tcPr>
            <w:tcW w:w="613" w:type="dxa"/>
            <w:vMerge w:val="restart"/>
            <w:vAlign w:val="center"/>
          </w:tcPr>
          <w:p w:rsidR="0021653C" w:rsidRPr="001447FD" w:rsidRDefault="0021653C">
            <w:pPr>
              <w:spacing w:line="256" w:lineRule="auto"/>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TT</w:t>
            </w:r>
          </w:p>
        </w:tc>
        <w:tc>
          <w:tcPr>
            <w:tcW w:w="4343"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 xml:space="preserve"> chương, mục</w:t>
            </w:r>
          </w:p>
        </w:tc>
        <w:tc>
          <w:tcPr>
            <w:tcW w:w="4057" w:type="dxa"/>
            <w:gridSpan w:val="4"/>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Thời gian</w:t>
            </w:r>
          </w:p>
        </w:tc>
      </w:tr>
      <w:tr w:rsidR="0021653C" w:rsidRPr="001447FD">
        <w:tc>
          <w:tcPr>
            <w:tcW w:w="4956" w:type="dxa"/>
            <w:vMerge/>
            <w:vAlign w:val="center"/>
          </w:tcPr>
          <w:p w:rsidR="0021653C" w:rsidRPr="001447FD" w:rsidRDefault="0021653C">
            <w:pPr>
              <w:rPr>
                <w:rFonts w:ascii="Times New Roman" w:hAnsi="Times New Roman" w:cs="Times New Roman"/>
                <w:b/>
                <w:bCs/>
                <w:sz w:val="26"/>
                <w:szCs w:val="26"/>
                <w:lang w:val="de-DE"/>
              </w:rPr>
            </w:pPr>
          </w:p>
        </w:tc>
        <w:tc>
          <w:tcPr>
            <w:tcW w:w="4343" w:type="dxa"/>
            <w:vMerge/>
            <w:vAlign w:val="center"/>
          </w:tcPr>
          <w:p w:rsidR="0021653C" w:rsidRPr="001447FD" w:rsidRDefault="0021653C">
            <w:pPr>
              <w:rPr>
                <w:rFonts w:ascii="Times New Roman" w:hAnsi="Times New Roman" w:cs="Times New Roman"/>
                <w:b/>
                <w:bCs/>
                <w:sz w:val="26"/>
                <w:szCs w:val="26"/>
                <w:lang w:val="de-DE"/>
              </w:rPr>
            </w:pPr>
          </w:p>
        </w:tc>
        <w:tc>
          <w:tcPr>
            <w:tcW w:w="909" w:type="dxa"/>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Tổng số</w:t>
            </w:r>
          </w:p>
        </w:tc>
        <w:tc>
          <w:tcPr>
            <w:tcW w:w="1091" w:type="dxa"/>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Lý thuyết</w:t>
            </w:r>
          </w:p>
        </w:tc>
        <w:tc>
          <w:tcPr>
            <w:tcW w:w="935" w:type="dxa"/>
            <w:vAlign w:val="center"/>
          </w:tcPr>
          <w:p w:rsidR="0021653C" w:rsidRPr="001447FD" w:rsidRDefault="0021653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1122" w:type="dxa"/>
            <w:vAlign w:val="center"/>
          </w:tcPr>
          <w:p w:rsidR="0021653C" w:rsidRPr="001447FD" w:rsidRDefault="0021653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613"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w:t>
            </w:r>
          </w:p>
          <w:p w:rsidR="0021653C" w:rsidRPr="001447FD" w:rsidRDefault="0021653C">
            <w:pPr>
              <w:spacing w:line="256" w:lineRule="auto"/>
              <w:rPr>
                <w:rFonts w:ascii="Times New Roman" w:hAnsi="Times New Roman" w:cs="Times New Roman"/>
                <w:sz w:val="26"/>
                <w:szCs w:val="26"/>
                <w:lang w:val="de-DE"/>
              </w:rPr>
            </w:pPr>
          </w:p>
        </w:tc>
        <w:tc>
          <w:tcPr>
            <w:tcW w:w="4343" w:type="dxa"/>
            <w:tcBorders>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1 chiều</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dòng 1 chiều</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phần tử của mạch điện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nguồn 1 chiều</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phụ tải 1 chiều</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định luật cơ bản của mạch điện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và công suất</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nhánh</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1091"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8</w:t>
            </w:r>
          </w:p>
        </w:tc>
        <w:tc>
          <w:tcPr>
            <w:tcW w:w="93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Khái niệm về từ trường </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đại lượng từ cơ bản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Lực điện từ</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5</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III</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cảm ứng điện từ</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cơ năng thành điện năng</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điện năng thành cơ năng</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tự cảm</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hỗ cảm</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IV</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1 pha</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dòng điện hình sin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thông số đặc trưng cho đại lượng hình sin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Giá trị hiệu dụng của dòng hình sin</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Biểu thị các lượng hình sin bằng đồ thị véc tơ </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trở</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cảm</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dung</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R- L- C nối tiếp và song song.</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21653C" w:rsidRPr="001447FD" w:rsidRDefault="0021653C" w:rsidP="00427F41">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V</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3 pha</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mạch điện hình sin 3 pha - Hệ thống điện xoay chiều 3pha</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đại lượng Dây - Pha trong mạch điện 3 pha</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sao (Y)</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tam giác (∆)</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nối sao, phụ tải cân bằng nối sao</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cân bằng nối tam giác</w:t>
            </w:r>
          </w:p>
          <w:p w:rsidR="0021653C" w:rsidRPr="001447FD" w:rsidRDefault="0021653C" w:rsidP="00301A2A">
            <w:pPr>
              <w:numPr>
                <w:ilvl w:val="0"/>
                <w:numId w:val="25"/>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11</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956" w:type="dxa"/>
            <w:gridSpan w:val="2"/>
            <w:tcBorders>
              <w:top w:val="dotted" w:sz="4" w:space="0" w:color="auto"/>
            </w:tcBorders>
          </w:tcPr>
          <w:p w:rsidR="0021653C" w:rsidRPr="001447FD" w:rsidRDefault="0021653C">
            <w:pPr>
              <w:pStyle w:val="ListParagraph"/>
              <w:spacing w:line="256" w:lineRule="auto"/>
              <w:ind w:left="360"/>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Cộng</w:t>
            </w:r>
          </w:p>
        </w:tc>
        <w:tc>
          <w:tcPr>
            <w:tcW w:w="909"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45</w:t>
            </w:r>
          </w:p>
        </w:tc>
        <w:tc>
          <w:tcPr>
            <w:tcW w:w="1091"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39</w:t>
            </w:r>
          </w:p>
        </w:tc>
        <w:tc>
          <w:tcPr>
            <w:tcW w:w="935"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w:t>
            </w:r>
          </w:p>
        </w:tc>
        <w:tc>
          <w:tcPr>
            <w:tcW w:w="112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2</w:t>
            </w:r>
          </w:p>
        </w:tc>
      </w:tr>
    </w:tbl>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2. Nội dung chi tiết:</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1:</w:t>
      </w:r>
      <w:r w:rsidRPr="001447FD">
        <w:rPr>
          <w:rFonts w:ascii="Times New Roman" w:hAnsi="Times New Roman" w:cs="Times New Roman"/>
          <w:b/>
          <w:bCs/>
          <w:sz w:val="26"/>
          <w:szCs w:val="26"/>
          <w:lang w:val="de-DE"/>
        </w:rPr>
        <w:t xml:space="preserve"> Mạch điện 1 chiều</w:t>
      </w:r>
      <w:r w:rsidRPr="001447FD">
        <w:rPr>
          <w:rFonts w:ascii="Times New Roman" w:hAnsi="Times New Roman" w:cs="Times New Roman"/>
          <w:i/>
          <w:iCs/>
          <w:sz w:val="26"/>
          <w:szCs w:val="26"/>
          <w:lang w:val="de-DE"/>
        </w:rPr>
        <w:t xml:space="preserve"> </w:t>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t>Thời gian:</w:t>
      </w:r>
      <w:r w:rsidRPr="001447FD">
        <w:rPr>
          <w:rFonts w:ascii="Times New Roman" w:hAnsi="Times New Roman" w:cs="Times New Roman"/>
          <w:sz w:val="26"/>
          <w:szCs w:val="26"/>
          <w:lang w:val="de-DE"/>
        </w:rPr>
        <w:t xml:space="preserve"> 9 giờ</w:t>
      </w:r>
      <w:r w:rsidRPr="001447FD">
        <w:rPr>
          <w:rFonts w:ascii="Times New Roman" w:hAnsi="Times New Roman" w:cs="Times New Roman"/>
          <w:i/>
          <w:i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mạch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dòng 1 chiều:</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Bản chất dòng điện trong các môi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Cường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Mật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Điện trở vật dẫn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1.6. Điều kiện duy trì dòng điện lâu dài</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2. Các phần tử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Định nghĩa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phần tử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Kết cấu 1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Cách ghép nguồn 1 chiều: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Đấu nối tiếp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Đấu song song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3.3. Đấu hỗn hợp các nguồn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Các định luật cơ bản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Định luật Ôm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Định luật Kiếc khốp</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Công và công suất: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Công của dòng điện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 của dòng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6. Phương pháp dòng điện nhánh: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7. Phương pháp dòng điện vòng: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 xml:space="preserve"> </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2:</w:t>
      </w:r>
      <w:r w:rsidRPr="001447FD">
        <w:rPr>
          <w:rFonts w:ascii="Times New Roman" w:hAnsi="Times New Roman" w:cs="Times New Roman"/>
          <w:b/>
          <w:bCs/>
          <w:sz w:val="26"/>
          <w:szCs w:val="26"/>
          <w:lang w:val="de-DE"/>
        </w:rPr>
        <w:t xml:space="preserve"> Từ trường</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Khái niệm về từ trường                          </w:t>
      </w:r>
      <w:r w:rsidRPr="001447FD">
        <w:rPr>
          <w:rFonts w:ascii="Times New Roman" w:hAnsi="Times New Roman" w:cs="Times New Roman"/>
          <w:sz w:val="26"/>
          <w:szCs w:val="26"/>
          <w:lang w:val="de-DE"/>
        </w:rPr>
        <w:tab/>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Từ trường của nam châm vĩnh cửu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Từ trường của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Chiều từ trường của một số dây dẫn mang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đại lượng từ cơ bản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Sức từ động (lực từ hoá)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Cường độ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Cường độ từ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2.4. Hệ số từ thẩm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Từ thông</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Lực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Lực tác dụng của từ lên dây dẫn có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Lực tác dụng giữa 2 dây dẫn song song có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Từ trường của 1 số dạng dây dẫn có dòng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Từ trường của dòng điện trong dây dẫn thẳng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Từ trường của cuộn dây hình xuyến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Kiểm tra                                                                           </w:t>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3:</w:t>
      </w:r>
      <w:r w:rsidRPr="001447FD">
        <w:rPr>
          <w:rFonts w:ascii="Times New Roman" w:hAnsi="Times New Roman" w:cs="Times New Roman"/>
          <w:b/>
          <w:bCs/>
          <w:sz w:val="26"/>
          <w:szCs w:val="26"/>
          <w:lang w:val="de-DE"/>
        </w:rPr>
        <w:t xml:space="preserve"> Cảm ứng điện từ</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r w:rsidRPr="001447FD">
        <w:rPr>
          <w:rFonts w:ascii="Times New Roman" w:hAnsi="Times New Roman" w:cs="Times New Roman"/>
          <w:b/>
          <w:bCs/>
          <w:sz w:val="26"/>
          <w:szCs w:val="26"/>
          <w:lang w:val="de-DE"/>
        </w:rPr>
        <w:t xml:space="preserve">         </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Hiện tượng cảm ứng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2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luật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Sức điện động cảm ứng trong vòng dây có từ thông biến thiên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Sức điện động cảm ứng trong dây dẫn thẳng chuyển động cắt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1.4. Sức điện động cảm ứng trong cuộn dây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Nguyên tắc biến cơ năng thành điện năng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Nguyên tắc biến điện năng thành cơ năng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Hiện tượng tự cảm, hỗ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Hệ số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Sức điện động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4.3. Hệ số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4.4. Sức điện động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Ứng dụng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Dòng điện Phu cô (xoáy)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Hiện tượng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Ý nghĩa</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3. Hiệu ứng mặt ngoài</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i/>
          <w:iCs/>
          <w:sz w:val="26"/>
          <w:szCs w:val="26"/>
          <w:lang w:val="de-DE"/>
        </w:rPr>
      </w:pPr>
      <w:r w:rsidRPr="001447FD">
        <w:rPr>
          <w:rFonts w:ascii="Times New Roman" w:hAnsi="Times New Roman" w:cs="Times New Roman"/>
          <w:sz w:val="26"/>
          <w:szCs w:val="26"/>
          <w:lang w:val="de-DE"/>
        </w:rPr>
        <w:t>Chương 4:</w:t>
      </w:r>
      <w:r w:rsidRPr="001447FD">
        <w:rPr>
          <w:rFonts w:ascii="Times New Roman" w:hAnsi="Times New Roman" w:cs="Times New Roman"/>
          <w:b/>
          <w:bCs/>
          <w:sz w:val="26"/>
          <w:szCs w:val="26"/>
          <w:lang w:val="de-DE"/>
        </w:rPr>
        <w:t xml:space="preserve"> Mạch điện xoay chiều hình sin 1 pha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 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Trình bày được</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kiến thức cơ bản về dòng điện hình sin nói chung và dòng hình sin 1 pha nói riêng;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Khái niệm về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Nguyên lý tạo ra sức điện động xoay chiều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Các thông số đặc trưng cho đại lượng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3. Giá trị hiệu dụng của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Cách tính theo biên độ</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4. Biểu thị lượng hình sin bằng đồ thị véc tơ: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Mạch hình sin thuần trở: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 Mạch hình sin thuần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6.1.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 Mạch hình sin thuần dung:</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8. Mạch R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 xml:space="preserve"> C mắc nối tiếp: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8.1. Quan hệ dòng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8.2. Cộng hưởng điện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8.3. Các loại công suất của dòng điện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Hệ số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Bài tập áp dụng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9. Kiểm tra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5:</w:t>
      </w:r>
      <w:r w:rsidRPr="001447FD">
        <w:rPr>
          <w:rFonts w:ascii="Times New Roman" w:hAnsi="Times New Roman" w:cs="Times New Roman"/>
          <w:b/>
          <w:bCs/>
          <w:sz w:val="26"/>
          <w:szCs w:val="26"/>
          <w:lang w:val="de-DE"/>
        </w:rPr>
        <w:t xml:space="preserve"> Mạch điện xoay chiều 3 pha</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Mục tiêu: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về mạch điện hình sin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Nguyên lý máy phát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Biểu thức sức điện động 3pha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Đồ thị thời gian và đồ thị véc tơ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Các lượng "Dây - Pha" trong mạch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Cách nối mạch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 Cách nối dây máy phát điện 3pha hình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Quan hệ các lượng Dây -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Cách nối dây máy phát điện 3 pha hình tam giác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Quan hệ các lượng Dây - Pha</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Phụ tải nối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Mạch 3 pha có dây trung tính có trở kháng không đáng kể</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Mạch 3 pha đấu sao đối xứng</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6. Phụ tải cân bằng nối tam giác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7. Từ trường quay 3 pha - Từ trường đập mạch:</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Từ trường quay 3 pha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7.2. Từ trường đập mạch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63587">
      <w:pPr>
        <w:rPr>
          <w:rFonts w:ascii="Times New Roman" w:hAnsi="Times New Roman" w:cs="Times New Roman"/>
          <w:color w:val="000000"/>
          <w:sz w:val="26"/>
          <w:szCs w:val="26"/>
        </w:rPr>
      </w:pPr>
      <w:r w:rsidRPr="001447FD">
        <w:rPr>
          <w:rFonts w:ascii="Times New Roman" w:hAnsi="Times New Roman" w:cs="Times New Roman"/>
          <w:color w:val="000000"/>
          <w:sz w:val="26"/>
          <w:szCs w:val="26"/>
        </w:rPr>
        <w:t>1. Phòng học chuyên môn hóa:  Dùng cho một lớp lý thuyết.</w:t>
      </w:r>
    </w:p>
    <w:p w:rsidR="0021653C" w:rsidRPr="001447FD" w:rsidRDefault="0021653C" w:rsidP="00063587">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063587">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sơ đồ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w:t>
      </w:r>
    </w:p>
    <w:p w:rsidR="0021653C" w:rsidRPr="001447FD" w:rsidRDefault="0021653C" w:rsidP="00063587">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lang w:val="pt-BR"/>
        </w:rPr>
        <w:t>- Trình bày được các kiến thức cơ bản về mạch điện 1 chiều, xoay chiều.</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063587">
      <w:pPr>
        <w:spacing w:before="120"/>
        <w:ind w:firstLine="62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1447FD" w:rsidRDefault="0021653C" w:rsidP="00063587">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63587">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063587">
      <w:pPr>
        <w:spacing w:before="120"/>
        <w:ind w:firstLine="426"/>
        <w:jc w:val="both"/>
        <w:outlineLvl w:val="0"/>
        <w:rPr>
          <w:sz w:val="26"/>
          <w:szCs w:val="26"/>
          <w:lang w:val="sv-SE"/>
        </w:rPr>
      </w:pPr>
      <w:r w:rsidRPr="001447FD">
        <w:rPr>
          <w:rFonts w:ascii="Times New Roman" w:hAnsi="Times New Roman" w:cs="Times New Roman"/>
          <w:sz w:val="26"/>
          <w:szCs w:val="26"/>
          <w:lang w:val="sv-SE"/>
        </w:rPr>
        <w:t>3. Những trọng tâm cần chú ý:</w:t>
      </w:r>
      <w:r w:rsidRPr="001447FD">
        <w:rPr>
          <w:sz w:val="26"/>
          <w:szCs w:val="26"/>
          <w:lang w:val="sv-SE"/>
        </w:rPr>
        <w:t xml:space="preserve"> </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 Giáo trình Kỹ thuật điện – Tổ Điện lạnh trường Cao đẳng Kỹ thuật Lý Tự Trọng  TP.HCM.</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Đặng Văn Đào, Kỹ thuật điện Lý thuyết và 100 bài giải - NXB KHHT Hà nội  – năm 199</w:t>
      </w:r>
      <w:r>
        <w:rPr>
          <w:rFonts w:ascii="Times New Roman" w:hAnsi="Times New Roman" w:cs="Times New Roman"/>
          <w:sz w:val="26"/>
          <w:szCs w:val="26"/>
          <w:lang w:val="sv-SE"/>
        </w:rPr>
        <w:t>4.</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Nguyễn Ngọc Tân – Kỹ thuật đo –NXB Khoa học kỹ thuật  - năm 1998</w:t>
      </w:r>
    </w:p>
    <w:p w:rsidR="0021653C" w:rsidRPr="001447FD" w:rsidRDefault="0021653C" w:rsidP="00063587">
      <w:pPr>
        <w:rPr>
          <w:rFonts w:ascii="Times New Roman" w:hAnsi="Times New Roman" w:cs="Times New Roman"/>
          <w:sz w:val="26"/>
          <w:szCs w:val="26"/>
        </w:rPr>
      </w:pPr>
      <w:r w:rsidRPr="001447FD">
        <w:rPr>
          <w:rFonts w:ascii="Times New Roman" w:hAnsi="Times New Roman" w:cs="Times New Roman"/>
          <w:sz w:val="26"/>
          <w:szCs w:val="26"/>
          <w:lang w:val="sv-SE"/>
        </w:rPr>
        <w:t xml:space="preserve"> [4]. Vụ trung học chuyên nghiệp-Dạy nghề Giáo trình Kỹ thuật điện –NXB Giáo dục , năm 2002.</w:t>
      </w: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C34C00">
      <w:pPr>
        <w:jc w:val="center"/>
        <w:outlineLvl w:val="0"/>
        <w:rPr>
          <w:rFonts w:ascii="Times New Roman" w:hAnsi="Times New Roman" w:cs="Times New Roman"/>
          <w:b/>
          <w:bCs/>
          <w:sz w:val="26"/>
          <w:szCs w:val="26"/>
          <w:lang w:val="pt-BR"/>
        </w:rPr>
      </w:pPr>
    </w:p>
    <w:p w:rsidR="0021653C" w:rsidRPr="001447FD" w:rsidRDefault="0021653C" w:rsidP="00C34C00">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C34C00">
      <w:pPr>
        <w:jc w:val="center"/>
        <w:rPr>
          <w:rFonts w:ascii="Times New Roman" w:hAnsi="Times New Roman" w:cs="Times New Roman"/>
          <w:i/>
          <w:iCs/>
          <w:sz w:val="26"/>
          <w:szCs w:val="26"/>
          <w:lang w:val="pt-BR"/>
        </w:rPr>
      </w:pPr>
    </w:p>
    <w:p w:rsidR="0021653C" w:rsidRPr="001447FD" w:rsidRDefault="0021653C" w:rsidP="00C34C00">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CƠ SỞ KỸ THUẬT NHIỆT - LẠNH</w:t>
      </w:r>
      <w:r w:rsidRPr="001447FD">
        <w:rPr>
          <w:rFonts w:ascii="Times New Roman" w:hAnsi="Times New Roman" w:cs="Times New Roman"/>
          <w:sz w:val="26"/>
          <w:szCs w:val="26"/>
          <w:lang w:val="pt-BR"/>
        </w:rPr>
        <w:t xml:space="preserve"> </w:t>
      </w:r>
    </w:p>
    <w:p w:rsidR="0021653C" w:rsidRPr="001447FD" w:rsidRDefault="0021653C" w:rsidP="00C34C00">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10</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giờ; (Lý thuyết: 58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301A2A">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21653C" w:rsidRPr="001447FD" w:rsidRDefault="0021653C" w:rsidP="00301A2A">
      <w:pPr>
        <w:pStyle w:val="ListParagraph"/>
        <w:numPr>
          <w:ilvl w:val="0"/>
          <w:numId w:val="2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301A2A">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2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1447FD" w:rsidRDefault="0021653C" w:rsidP="00301A2A">
      <w:pPr>
        <w:pStyle w:val="ListParagraph"/>
        <w:numPr>
          <w:ilvl w:val="0"/>
          <w:numId w:val="2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kỹ thuật Nhiệt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Lạnh, chất môi giới trong hệ thống máy lạnh.</w:t>
      </w:r>
    </w:p>
    <w:p w:rsidR="0021653C" w:rsidRPr="001447FD" w:rsidRDefault="0021653C" w:rsidP="00301A2A">
      <w:pPr>
        <w:pStyle w:val="ListParagraph"/>
        <w:numPr>
          <w:ilvl w:val="0"/>
          <w:numId w:val="2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Cung cấp kiến thức cơ bản nhất về cấu tạo và nguyên lý hoạt động của chu trình lạnh, cấu trúc cơ bản của hệ thống máy lạnh</w:t>
      </w:r>
      <w:r w:rsidRPr="001447FD">
        <w:rPr>
          <w:rFonts w:ascii="Times New Roman" w:hAnsi="Times New Roman" w:cs="Times New Roman"/>
          <w:color w:val="000000"/>
          <w:sz w:val="26"/>
          <w:szCs w:val="26"/>
        </w:rPr>
        <w:t>.</w:t>
      </w:r>
    </w:p>
    <w:p w:rsidR="0021653C" w:rsidRPr="001447FD" w:rsidRDefault="0021653C" w:rsidP="00301A2A">
      <w:pPr>
        <w:pStyle w:val="ListParagraph"/>
        <w:numPr>
          <w:ilvl w:val="0"/>
          <w:numId w:val="20"/>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301A2A">
      <w:pPr>
        <w:pStyle w:val="ListParagraph"/>
        <w:numPr>
          <w:ilvl w:val="0"/>
          <w:numId w:val="2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Tra bảng được các thông số trạng thái của môi chất, sử dụng được đồ thị.</w:t>
      </w:r>
    </w:p>
    <w:p w:rsidR="0021653C" w:rsidRPr="001447FD" w:rsidRDefault="0021653C" w:rsidP="00301A2A">
      <w:pPr>
        <w:pStyle w:val="ListParagraph"/>
        <w:numPr>
          <w:ilvl w:val="0"/>
          <w:numId w:val="2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Biết chuyển đổi một số đơn vị đo và giải được một số bài tập đơn giản</w:t>
      </w:r>
      <w:r w:rsidRPr="001447FD">
        <w:rPr>
          <w:rFonts w:ascii="Times New Roman" w:hAnsi="Times New Roman" w:cs="Times New Roman"/>
          <w:sz w:val="26"/>
          <w:szCs w:val="26"/>
          <w:lang w:val="pt-BR"/>
        </w:rPr>
        <w:t>.</w:t>
      </w:r>
    </w:p>
    <w:p w:rsidR="0021653C" w:rsidRPr="001447FD" w:rsidRDefault="0021653C" w:rsidP="00301A2A">
      <w:pPr>
        <w:pStyle w:val="ListParagraph"/>
        <w:numPr>
          <w:ilvl w:val="0"/>
          <w:numId w:val="2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sơ đồ hệ thống lạnh.</w:t>
      </w:r>
    </w:p>
    <w:p w:rsidR="0021653C" w:rsidRPr="001447FD" w:rsidRDefault="0021653C" w:rsidP="00301A2A">
      <w:pPr>
        <w:pStyle w:val="ListParagraph"/>
        <w:numPr>
          <w:ilvl w:val="0"/>
          <w:numId w:val="20"/>
        </w:numPr>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r w:rsidRPr="001447FD">
        <w:rPr>
          <w:rFonts w:ascii="Times New Roman" w:hAnsi="Times New Roman" w:cs="Times New Roman"/>
          <w:color w:val="000000"/>
          <w:sz w:val="26"/>
          <w:szCs w:val="26"/>
        </w:rPr>
        <w:t>.</w:t>
      </w:r>
    </w:p>
    <w:p w:rsidR="0021653C" w:rsidRPr="001447FD" w:rsidRDefault="0021653C" w:rsidP="00301A2A">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31"/>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Tên các bài trong học phần</w:t>
            </w:r>
          </w:p>
        </w:tc>
        <w:tc>
          <w:tcPr>
            <w:tcW w:w="5112" w:type="dxa"/>
            <w:gridSpan w:val="4"/>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rsidP="00B11DE0">
            <w:pPr>
              <w:rPr>
                <w:rFonts w:ascii="Times New Roman" w:hAnsi="Times New Roman" w:cs="Times New Roman"/>
                <w:sz w:val="26"/>
                <w:szCs w:val="26"/>
              </w:rPr>
            </w:pPr>
          </w:p>
        </w:tc>
        <w:tc>
          <w:tcPr>
            <w:tcW w:w="0" w:type="auto"/>
            <w:vMerge/>
            <w:vAlign w:val="center"/>
          </w:tcPr>
          <w:p w:rsidR="0021653C" w:rsidRPr="001447FD" w:rsidRDefault="0021653C" w:rsidP="00B11DE0">
            <w:pPr>
              <w:rPr>
                <w:rFonts w:ascii="Times New Roman" w:hAnsi="Times New Roman" w:cs="Times New Roman"/>
                <w:sz w:val="26"/>
                <w:szCs w:val="26"/>
              </w:rPr>
            </w:pPr>
          </w:p>
        </w:tc>
        <w:tc>
          <w:tcPr>
            <w:tcW w:w="918" w:type="dxa"/>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2376" w:type="dxa"/>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839" w:type="dxa"/>
            <w:vAlign w:val="center"/>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795"/>
        </w:trPr>
        <w:tc>
          <w:tcPr>
            <w:tcW w:w="621" w:type="dxa"/>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240" w:lineRule="atLeast"/>
              <w:jc w:val="center"/>
              <w:rPr>
                <w:rFonts w:ascii="Times New Roman" w:hAnsi="Times New Roman" w:cs="Times New Roman"/>
                <w:sz w:val="26"/>
                <w:szCs w:val="26"/>
              </w:rPr>
            </w:pP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lang w:val="vi-VN"/>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rsidP="00B11DE0">
            <w:pPr>
              <w:spacing w:line="360" w:lineRule="auto"/>
              <w:jc w:val="center"/>
              <w:rPr>
                <w:rFonts w:ascii="Times New Roman" w:hAnsi="Times New Roman" w:cs="Times New Roman"/>
                <w:sz w:val="26"/>
                <w:szCs w:val="26"/>
              </w:rPr>
            </w:pP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rsidP="00B11DE0">
            <w:pPr>
              <w:spacing w:line="360" w:lineRule="auto"/>
              <w:jc w:val="center"/>
              <w:rPr>
                <w:rFonts w:ascii="Times New Roman" w:hAnsi="Times New Roman" w:cs="Times New Roman"/>
                <w:sz w:val="26"/>
                <w:szCs w:val="26"/>
              </w:rPr>
            </w:pP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360" w:lineRule="auto"/>
              <w:jc w:val="center"/>
              <w:rPr>
                <w:rFonts w:ascii="Times New Roman" w:hAnsi="Times New Roman" w:cs="Times New Roman"/>
                <w:sz w:val="26"/>
                <w:szCs w:val="26"/>
              </w:rPr>
            </w:pPr>
          </w:p>
        </w:tc>
      </w:tr>
      <w:tr w:rsidR="0021653C" w:rsidRPr="001447FD">
        <w:trPr>
          <w:trHeight w:val="804"/>
        </w:trPr>
        <w:tc>
          <w:tcPr>
            <w:tcW w:w="621" w:type="dxa"/>
          </w:tcPr>
          <w:p w:rsidR="0021653C" w:rsidRPr="001447FD" w:rsidRDefault="0021653C" w:rsidP="00B11DE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lang w:val="vi-VN"/>
              </w:rPr>
              <w:t>Cõ Sở Kỹ Thuật Lạnh</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rsidP="00B11DE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7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2376" w:type="dxa"/>
            <w:vAlign w:val="center"/>
          </w:tcPr>
          <w:p w:rsidR="0021653C" w:rsidRPr="001447FD" w:rsidRDefault="0021653C" w:rsidP="00B11DE0">
            <w:pPr>
              <w:spacing w:line="360" w:lineRule="auto"/>
              <w:rPr>
                <w:rFonts w:ascii="Times New Roman" w:hAnsi="Times New Roman" w:cs="Times New Roman"/>
                <w:sz w:val="26"/>
                <w:szCs w:val="26"/>
              </w:rPr>
            </w:pPr>
          </w:p>
        </w:tc>
        <w:tc>
          <w:tcPr>
            <w:tcW w:w="83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bl>
    <w:p w:rsidR="0021653C" w:rsidRPr="001447FD" w:rsidRDefault="0021653C" w:rsidP="00C34C00">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vi-VN"/>
        </w:rPr>
        <w:t xml:space="preserve">CÕ SỞ KỸ THUẬT NHIỆT ÐỘNG </w:t>
      </w:r>
      <w:r w:rsidRPr="001447FD">
        <w:rPr>
          <w:rFonts w:ascii="Times New Roman" w:hAnsi="Times New Roman" w:cs="Times New Roman"/>
          <w:b/>
          <w:bCs/>
          <w:color w:val="000000"/>
          <w:sz w:val="26"/>
          <w:szCs w:val="26"/>
        </w:rPr>
        <w:t xml:space="preserve">KYÞ THUÂòT </w:t>
      </w:r>
      <w:r w:rsidRPr="001447FD">
        <w:rPr>
          <w:rFonts w:ascii="Times New Roman" w:hAnsi="Times New Roman" w:cs="Times New Roman"/>
          <w:b/>
          <w:bCs/>
          <w:color w:val="000000"/>
          <w:sz w:val="26"/>
          <w:szCs w:val="26"/>
          <w:lang w:val="vi-VN"/>
        </w:rPr>
        <w:t>VÀ TRUYỀN NHIỆT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đuợc các kiến thức chung nhất về kỹ thuật Nhiệt</w:t>
      </w: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Phân tích đựoc các quá trình, nguyên lý làm việc của máy lạnh và các quy luật truyền nhiệt nói chung.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khả năng làm việc trong các nhóm để thảo luận và giải quyết các vấn đề liên quan</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Nhiệt động kỹ thuật</w:t>
      </w:r>
    </w:p>
    <w:p w:rsidR="0021653C" w:rsidRPr="001447FD" w:rsidRDefault="0021653C" w:rsidP="00C34C00">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vi-VN"/>
        </w:rPr>
        <w:t>1.1.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1.1.2.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1.1.3. Nhiệt dung riêng và tính nhiệt lượng theo nhiệt dung riêng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 Hơi và các thông số trạng thái của hơi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1.2.1. Các thể (pha) của vật chất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1.2.2. Quá trình hoá hơi đẳng áp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1.2.3. Các đường giới hạn và các miền trạng thái của nước và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1.2.4. Cách xác định các thông số của hơi bằng bảng và đồ thị lgp-h</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1.3. Các quá trình nhiệt động cơ bản của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w:t>
      </w:r>
      <w:r w:rsidRPr="001447FD">
        <w:rPr>
          <w:rFonts w:ascii="Times New Roman" w:hAnsi="Times New Roman" w:cs="Times New Roman"/>
          <w:i/>
          <w:iCs/>
          <w:sz w:val="26"/>
          <w:szCs w:val="26"/>
          <w:lang w:val="vi-VN"/>
        </w:rPr>
        <w:t>.</w:t>
      </w:r>
      <w:r w:rsidRPr="001447FD">
        <w:rPr>
          <w:rFonts w:ascii="Times New Roman" w:hAnsi="Times New Roman" w:cs="Times New Roman"/>
          <w:sz w:val="26"/>
          <w:szCs w:val="26"/>
          <w:lang w:val="vi-VN"/>
        </w:rPr>
        <w:t>1. Các quá trình nhiệt động cơ bản của hơi trên đồ thị lgp-h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1.3.2. Quá trình lưu động và tiết lưu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1.3.3. Quá trình lưu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1.3.4. Quá trình tiết lưu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1.4.1. Khái niệm và định nghĩa chu trình nhiệt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1.4.2.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1.4.3. Chu trình máy lạnh hấp thụ</w:t>
      </w:r>
    </w:p>
    <w:p w:rsidR="0021653C" w:rsidRPr="001447FD" w:rsidRDefault="0021653C" w:rsidP="00C34C00">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lang w:val="vi-VN"/>
        </w:rPr>
        <w:t>2. Truyền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Dẫn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2.1.2. Dòng nhiệt ổn định dẫn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2.1.3. Nhiệt trở của vách phẳng và vách trụ mỏng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Trao đổi nhiệt đối lưu:</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2.2.2. Các nhân tố ảnh hưởng tới trao đổi nhiệt đối lưu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2.2.3. Một số hình thức trao đổi nhiệt đối lưu thường gặp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2.2.4. Tỏa nhiệt khi sôi và khi ngưng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Trao đổi nhiệt bức xạ:</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2.3.2. Dòng nhiệt trao đổi bằng bức xạ giữa các vật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2.3.3. Bức xạ của mặt trời (nắng)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 Truyền nhiệt và thiết bị trao đổi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2.4.1. Truyền nhiệt tổng hợp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2.4.2. Truyền nhiệt qua vách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2.4.3. Truyền nhiệt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2.4.4. Truyền nhiệt qua vách có cánh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w:t>
      </w:r>
      <w:r>
        <w:rPr>
          <w:rFonts w:ascii="Times New Roman" w:hAnsi="Times New Roman" w:cs="Times New Roman"/>
          <w:sz w:val="26"/>
          <w:szCs w:val="26"/>
          <w:lang w:val="vi-VN"/>
        </w:rPr>
        <w:t>4.</w:t>
      </w:r>
      <w:r w:rsidRPr="001447FD">
        <w:rPr>
          <w:rFonts w:ascii="Times New Roman" w:hAnsi="Times New Roman" w:cs="Times New Roman"/>
          <w:sz w:val="26"/>
          <w:szCs w:val="26"/>
          <w:lang w:val="vi-VN"/>
        </w:rPr>
        <w:t xml:space="preserve"> Tăng cường truyền nhiệt và cách nhiệt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2.4.6. Thiết bị trao đổi nhiệt</w:t>
      </w:r>
    </w:p>
    <w:p w:rsidR="0021653C" w:rsidRPr="001447FD" w:rsidRDefault="0021653C" w:rsidP="00C34C00">
      <w:pPr>
        <w:spacing w:line="360" w:lineRule="auto"/>
        <w:ind w:firstLine="720"/>
        <w:jc w:val="both"/>
        <w:rPr>
          <w:rFonts w:ascii="Times New Roman" w:hAnsi="Times New Roman" w:cs="Times New Roman"/>
          <w:b/>
          <w:bCs/>
          <w:sz w:val="26"/>
          <w:szCs w:val="26"/>
          <w:lang w:val="vi-VN"/>
        </w:rPr>
      </w:pPr>
      <w:r w:rsidRPr="001447FD">
        <w:rPr>
          <w:rFonts w:ascii="Times New Roman" w:hAnsi="Times New Roman" w:cs="Times New Roman"/>
          <w:sz w:val="26"/>
          <w:szCs w:val="26"/>
          <w:lang w:val="vi-VN"/>
        </w:rPr>
        <w:t xml:space="preserve">Chương 2: </w:t>
      </w:r>
      <w:r w:rsidRPr="001447FD">
        <w:rPr>
          <w:rFonts w:ascii="Times New Roman" w:hAnsi="Times New Roman" w:cs="Times New Roman"/>
          <w:b/>
          <w:bCs/>
          <w:sz w:val="26"/>
          <w:szCs w:val="26"/>
          <w:lang w:val="vi-VN"/>
        </w:rPr>
        <w:t>CƠ SỞ KỸ THUẬT LẠNH</w:t>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sz w:val="26"/>
          <w:szCs w:val="26"/>
          <w:lang w:val="pt-BR"/>
        </w:rPr>
        <w:t>Thời gian: 30 giờ</w:t>
      </w:r>
      <w:r w:rsidRPr="001447FD">
        <w:rPr>
          <w:rFonts w:ascii="Times New Roman" w:hAnsi="Times New Roman" w:cs="Times New Roman"/>
          <w:b/>
          <w:bCs/>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i/>
          <w:iCs/>
          <w:sz w:val="26"/>
          <w:szCs w:val="26"/>
          <w:lang w:val="vi-VN"/>
        </w:rPr>
        <w:t>Mục tiêu:</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Nắm được các kiến thức cơ sở về máy và hệ thống lạnh;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Phân tích được nguyên lý làm việc của máy nén và các hệ thống lạnh thông dụng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rPr>
        <w:t xml:space="preserve">- </w:t>
      </w:r>
      <w:r w:rsidRPr="001447FD">
        <w:rPr>
          <w:rFonts w:ascii="Times New Roman" w:hAnsi="Times New Roman" w:cs="Times New Roman"/>
          <w:sz w:val="26"/>
          <w:szCs w:val="26"/>
          <w:lang w:val="sv-SE"/>
        </w:rPr>
        <w:t>Có khả năng làm việc trong các nhóm để thảo luận và giải quyết các vấn đề liên quan</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Khái niệm chung: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 Ý nghĩa của kỹ thuật lạnh trong đời sống và kỹ thuật</w:t>
      </w:r>
      <w:r w:rsidRPr="001447FD">
        <w:rPr>
          <w:rFonts w:ascii="Times New Roman" w:hAnsi="Times New Roman" w:cs="Times New Roman"/>
          <w:sz w:val="26"/>
          <w:szCs w:val="26"/>
          <w:lang w:val="vi-VN"/>
        </w:rPr>
        <w:tab/>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 Các phương pháp làm lạnh  nhân tạo</w:t>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Các môi chất lạnh thường dùng trong kỹ thuật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Chất tải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Bài tập về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 Các hệ thống lạnh thông dụng: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vi-VN"/>
        </w:rPr>
        <w:t>3.1. Hệ thống lạnh với một cấp nén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3.1.1. Sơ đồ 1 cấp nén đơn giản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3.1.2. Sơ đồ có quá nhiệt hơi hút, quá lạnh lỏng và hồi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3.2. Sơ đồ 2 cấp nén có làm mát trung gian</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3.3. Các sơ đồ khác</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34C00">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kỹ thuật nhiệt - lạnh.</w:t>
      </w:r>
    </w:p>
    <w:p w:rsidR="0021653C" w:rsidRPr="001447FD" w:rsidRDefault="0021653C" w:rsidP="00C34C00">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sơ đồ hệ thống lạnh 1 cấp và 2 cấp.</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Các loại môi chất liên quan bài giảng.</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2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Các hiểu biết về chất môi giới trong hệ thống máy lạnh.</w:t>
      </w:r>
    </w:p>
    <w:p w:rsidR="0021653C" w:rsidRPr="001447FD" w:rsidRDefault="0021653C" w:rsidP="00301A2A">
      <w:pPr>
        <w:pStyle w:val="ListParagraph"/>
        <w:numPr>
          <w:ilvl w:val="0"/>
          <w:numId w:val="2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Cấu tạo và nguyên lý hoạt động của các chu trình lạnh, cấu trúc cơ bản của hệ thống máy lạnh</w:t>
      </w:r>
      <w:r w:rsidRPr="001447FD">
        <w:rPr>
          <w:rFonts w:ascii="Times New Roman" w:hAnsi="Times New Roman" w:cs="Times New Roman"/>
          <w:sz w:val="26"/>
          <w:szCs w:val="26"/>
        </w:rPr>
        <w:t>.</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301A2A">
      <w:pPr>
        <w:pStyle w:val="ListParagraph"/>
        <w:numPr>
          <w:ilvl w:val="0"/>
          <w:numId w:val="2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giải quyết các vấn đề.</w:t>
      </w:r>
    </w:p>
    <w:p w:rsidR="0021653C" w:rsidRPr="001447FD" w:rsidRDefault="0021653C" w:rsidP="00301A2A">
      <w:pPr>
        <w:pStyle w:val="ListParagraph"/>
        <w:numPr>
          <w:ilvl w:val="0"/>
          <w:numId w:val="29"/>
        </w:numPr>
        <w:spacing w:line="360" w:lineRule="auto"/>
        <w:jc w:val="both"/>
        <w:rPr>
          <w:rFonts w:ascii="Times New Roman" w:hAnsi="Times New Roman" w:cs="Times New Roman"/>
          <w:sz w:val="26"/>
          <w:szCs w:val="26"/>
          <w:lang w:val="sv-SE"/>
        </w:rPr>
      </w:pPr>
      <w:r w:rsidRPr="001447FD">
        <w:rPr>
          <w:rFonts w:ascii="Times New Roman" w:hAnsi="Times New Roman" w:cs="Times New Roman"/>
          <w:color w:val="000000"/>
          <w:sz w:val="26"/>
          <w:szCs w:val="26"/>
          <w:lang w:val="de-DE"/>
        </w:rPr>
        <w:t>Ðoòc hiêÒu, tra bảng các thông số trạng thái của môi chất, sử dụng ðýợc ðồ thị, biết chuyển ðổi một số ðõn vị ðo và giải ðýợc một số bài tập ðõn giản.</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34C00">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34C00">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tập, nếu vắng phải có lý do.</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Bùi Hải và Trần Thế Sơn. Kỹ thuật nhiệt. NXB Giáo dục.</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Thông gió và điều hoà không khí</w:t>
      </w:r>
      <w:r w:rsidRPr="001447FD">
        <w:rPr>
          <w:rFonts w:ascii="Times New Roman" w:hAnsi="Times New Roman" w:cs="Times New Roman"/>
          <w:sz w:val="26"/>
          <w:szCs w:val="26"/>
          <w:lang w:val="vi-VN"/>
        </w:rPr>
        <w:t xml:space="preserve">. NXB Khoa học và kỹ thuật. </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Kỹ thuật lạnh cơ sở</w:t>
      </w:r>
      <w:r w:rsidRPr="001447FD">
        <w:rPr>
          <w:rFonts w:ascii="Times New Roman" w:hAnsi="Times New Roman" w:cs="Times New Roman"/>
          <w:sz w:val="26"/>
          <w:szCs w:val="26"/>
          <w:lang w:val="vi-VN"/>
        </w:rPr>
        <w:t>. NXB Giáo dục 199</w:t>
      </w:r>
      <w:r>
        <w:rPr>
          <w:rFonts w:ascii="Times New Roman" w:hAnsi="Times New Roman" w:cs="Times New Roman"/>
          <w:sz w:val="26"/>
          <w:szCs w:val="26"/>
          <w:lang w:val="vi-VN"/>
        </w:rPr>
        <w:t>4.</w:t>
      </w:r>
    </w:p>
    <w:p w:rsidR="0021653C" w:rsidRPr="001447FD" w:rsidRDefault="0021653C" w:rsidP="00C34C00">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THỰC HÀNH GÒ – HÀN</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11</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301A2A">
      <w:pPr>
        <w:pStyle w:val="ListParagraph"/>
        <w:numPr>
          <w:ilvl w:val="0"/>
          <w:numId w:val="9"/>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ðýợc bố trí ở học kỳ 1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chất:chuyên môn nghề bắt buộc.</w:t>
      </w:r>
    </w:p>
    <w:p w:rsidR="0021653C" w:rsidRPr="001447FD" w:rsidRDefault="0021653C" w:rsidP="00301A2A">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301A2A">
      <w:pPr>
        <w:pStyle w:val="ListParagraph"/>
        <w:numPr>
          <w:ilvl w:val="0"/>
          <w:numId w:val="8"/>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vững những kiến thức cõ bản về hàn ðiện.</w:t>
      </w:r>
    </w:p>
    <w:p w:rsidR="0021653C" w:rsidRPr="001447FD" w:rsidRDefault="0021653C" w:rsidP="00301A2A">
      <w:pPr>
        <w:pStyle w:val="ListParagraph"/>
        <w:numPr>
          <w:ilvl w:val="0"/>
          <w:numId w:val="8"/>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ðýợc các sõ ðồ, cấu tạo và nguyên lý làm việc của các loại thiết bị thýờng dùng.</w:t>
      </w:r>
    </w:p>
    <w:p w:rsidR="0021653C" w:rsidRPr="001447FD" w:rsidRDefault="0021653C" w:rsidP="00301A2A">
      <w:pPr>
        <w:pStyle w:val="ListParagraph"/>
        <w:numPr>
          <w:ilvl w:val="0"/>
          <w:numId w:val="8"/>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thuật hàn kim loại màu và hợp kim màu</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Gò và hàn các mối nối cơ bản, biết lựa chọn vật liệu hàn .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giáp mối hàn ðứng vị trí 1G, 3G các phýõng pháp kiểm tra mối hàn. An toàn lao ðộng và ðặc biệt  phòng chống cháy nổ ở những khu vực dễ cháy.</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ðýợc giao;</w:t>
      </w:r>
    </w:p>
    <w:p w:rsidR="0021653C" w:rsidRPr="001447FD" w:rsidRDefault="0021653C" w:rsidP="00301A2A">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21653C" w:rsidRPr="001447F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Thời gian </w:t>
            </w:r>
          </w:p>
        </w:tc>
      </w:tr>
      <w:tr w:rsidR="0021653C" w:rsidRPr="001447F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B3316D">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B3316D">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Ðề mục I: An toàn lao ðộng và tổ chức sản xuất</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Kiểm tra ðýợc an toàn thiết bị  dụng cụ trýớc khi vận hành.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trong hàn ðiện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kỹ thuật an toàn máy mài 2 ðá, máy cắt tôn.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nõi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An toàn lao ðộng và tổ chức nõi làm việc.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Nội quy thực tâp xýởng.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Trang thiết bị trong xýởng thực tập hàn.</w:t>
      </w:r>
    </w:p>
    <w:p w:rsidR="0021653C" w:rsidRPr="001447FD" w:rsidRDefault="0021653C" w:rsidP="00B3316D">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4. An toàn và vệ sinh công nghiệp.</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B3316D">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Ðề mục II: Gây và ổn ðịnh hồ quang</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12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Trình bày ðýợc quá trình phát sinh hồ quang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Gây ðýợc hồ quang hàn theo hai phýõng pháp là mổ thẳng và ma sát.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Gây ðýợc hồ quang hàn ðúng vị trí.</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Duy trì ðýợc hồ quang hàn cháy ổn ðịnh và ðiều chỉnh ðýợc chiều dài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Ðảm bảo an toàn cho ngýời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Sữ dụng thiết bị hàn hồ quang (AC200 &amp; AC 300, SAF)</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Phýõng pháp mồi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Gây và duy trì hồ quang cháy ổn ðịnh</w:t>
      </w:r>
    </w:p>
    <w:p w:rsidR="0021653C" w:rsidRPr="001447FD" w:rsidRDefault="0021653C" w:rsidP="00B3316D">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 xml:space="preserve">Ðề mục III: Hàn bằng giáp mối không vát cạnh vị trí 1G </w:t>
      </w:r>
      <w:r w:rsidRPr="001447FD">
        <w:rPr>
          <w:rFonts w:ascii="Times New Roman" w:hAnsi="Times New Roman" w:cs="Times New Roman"/>
          <w:b/>
          <w:bCs/>
          <w:color w:val="000000"/>
          <w:sz w:val="26"/>
          <w:szCs w:val="26"/>
        </w:rPr>
        <w:tab/>
      </w:r>
      <w:r w:rsidRPr="001447FD">
        <w:rPr>
          <w:rFonts w:ascii="Times New Roman" w:hAnsi="Times New Roman" w:cs="Times New Roman"/>
          <w:i/>
          <w:iCs/>
          <w:color w:val="000000"/>
          <w:sz w:val="26"/>
          <w:szCs w:val="26"/>
          <w:lang w:val="es-ES"/>
        </w:rPr>
        <w:t>Thời gian: 16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Hàn ðýợc mối hàn bằng trên mặt phẳng ðảm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Hàn ðýợc các ðýờng thẳng song song trên mặt phẳng ðảm bảo yêu cầu kỹ thuật: ðộ ngấu, vảy hàn ðều, không rỗ xỉ, thẩm mĩ</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Ðảm bảo an toàn cho ngýời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Xác ðịnh cýờng ðộ, ðiện thế, tốc ðộ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Kỹ thuật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color w:val="000000"/>
          <w:sz w:val="26"/>
          <w:szCs w:val="26"/>
          <w:lang w:val="es-ES"/>
        </w:rPr>
      </w:pPr>
    </w:p>
    <w:p w:rsidR="0021653C" w:rsidRPr="001447FD" w:rsidRDefault="0021653C" w:rsidP="00B3316D">
      <w:pPr>
        <w:tabs>
          <w:tab w:val="right" w:pos="900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Ðề mục IV: Hàn góc ngoài vị trí 1F</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Hàn ðýợc mối hàn góc ðảm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Ðảm bảo an toàn cho ngýời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 góc ngoài.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Hàn dính.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Xác ðịnh cýờng ðộ, ðiện thế, tốc ðộ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Kỹ thuật hàn lớp thứ nhất và kiểm tra.</w:t>
      </w:r>
    </w:p>
    <w:p w:rsidR="0021653C" w:rsidRPr="001447FD"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Nguyên nhân sai hỏng và biện pháp khắc phục.</w:t>
      </w:r>
    </w:p>
    <w:p w:rsidR="0021653C" w:rsidRPr="001447FD" w:rsidRDefault="0021653C" w:rsidP="00B3316D">
      <w:pPr>
        <w:jc w:val="both"/>
        <w:rPr>
          <w:rFonts w:ascii="Times New Roman" w:hAnsi="Times New Roman" w:cs="Times New Roman"/>
          <w:b/>
          <w:bCs/>
          <w:i/>
          <w:iCs/>
          <w:color w:val="000000"/>
          <w:sz w:val="26"/>
          <w:szCs w:val="26"/>
        </w:rPr>
      </w:pPr>
      <w:r w:rsidRPr="001447FD">
        <w:rPr>
          <w:rFonts w:ascii="Times New Roman" w:hAnsi="Times New Roman" w:cs="Times New Roman"/>
          <w:b/>
          <w:bCs/>
          <w:sz w:val="26"/>
          <w:szCs w:val="26"/>
          <w:lang w:val="sv-SE"/>
        </w:rPr>
        <w:t>Ðề mục V: Hàn chồng mí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6 giờ</w:t>
      </w:r>
    </w:p>
    <w:p w:rsidR="0021653C" w:rsidRPr="001447FD" w:rsidRDefault="0021653C" w:rsidP="00B3316D">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Mục tiêu:</w:t>
      </w:r>
    </w:p>
    <w:p w:rsidR="0021653C" w:rsidRPr="001447FD" w:rsidRDefault="0021653C" w:rsidP="00B3316D">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Hàn ðýợc mối hàn góc ðảm bảo yêu cầu kỹ thuật.</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ab/>
        <w:t>- Ðảm bảo an toàn cho ngýời và thiết bị.</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Chuẩn bị liên kết mối hàn chồng mí.</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Xác ðịnh cýờng ðộ, ðiện thế, tốc ðộ hàn.</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Kỹ thuật hàn và phýõng pháp  kiểm tra.</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Nguyên nhân sai hỏng và biện pháp khắc phục.</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 xml:space="preserve">Phần 2: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NỘI DUNG CHI TIẾT GÒ</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Ðề mục I: Giới thiệu an toàn lao ðộng và tổ chức sản xuất</w:t>
      </w:r>
      <w:r w:rsidRPr="001447FD">
        <w:rPr>
          <w:rFonts w:ascii="Times New Roman" w:hAnsi="Times New Roman" w:cs="Times New Roman"/>
          <w:i/>
          <w:iCs/>
          <w:color w:val="000000"/>
          <w:sz w:val="26"/>
          <w:szCs w:val="26"/>
          <w:lang w:val="es-ES"/>
        </w:rPr>
        <w:t xml:space="preserve">    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Kiểm tra ðýợc an toàn thiết bị dụng cụ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nõi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Nội quy thực tập xýởng.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Trang thiết bị dụng cụ xýởng thực tập.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An toàn và vệ sinh công nghiệp.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Tổ chức nõi làm việc.</w:t>
      </w:r>
    </w:p>
    <w:p w:rsidR="0021653C" w:rsidRPr="001447FD" w:rsidRDefault="0021653C" w:rsidP="00B3316D">
      <w:pPr>
        <w:jc w:val="both"/>
        <w:rPr>
          <w:rFonts w:ascii="Times New Roman" w:hAnsi="Times New Roman" w:cs="Times New Roman"/>
          <w:color w:val="000000"/>
          <w:sz w:val="26"/>
          <w:szCs w:val="26"/>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Giới thiệu về phýõng pháp sữ dụng dụng cụ gò.</w:t>
      </w:r>
    </w:p>
    <w:p w:rsidR="0021653C" w:rsidRPr="001447FD" w:rsidRDefault="0021653C" w:rsidP="00B3316D">
      <w:pPr>
        <w:jc w:val="both"/>
        <w:rPr>
          <w:rFonts w:ascii="Times New Roman" w:hAnsi="Times New Roman" w:cs="Times New Roman"/>
          <w:b/>
          <w:bCs/>
          <w:i/>
          <w:iCs/>
          <w:color w:val="000000"/>
          <w:sz w:val="26"/>
          <w:szCs w:val="26"/>
          <w:lang w:val="es-ES"/>
        </w:rPr>
      </w:pPr>
      <w:r w:rsidRPr="001447FD">
        <w:rPr>
          <w:rFonts w:ascii="Times New Roman" w:hAnsi="Times New Roman" w:cs="Times New Roman"/>
          <w:b/>
          <w:bCs/>
          <w:color w:val="000000"/>
          <w:sz w:val="26"/>
          <w:szCs w:val="26"/>
        </w:rPr>
        <w:t>Ðề mục II: Nắn phẳng tấm kim loại</w:t>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Nắm ðýợc phạm vi sữ dụng của dụng cụ ðồ gá dùng ðể nắn phẳng tấm kim loại.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Phýõng pháp nắn phẳng bằng búa.</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Phýõng pháp nắn phẳng kết hợp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Ðề mục III: Vạch dấu trên kim loại</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4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Phýõng pháp vạch dấu trên kim loại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Ðảm bảo ðộ chính xác và yêu cầu kỹ thuật.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Ðề mục IV: Khoan lỗ, móc mí</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Khoan lỗ f3 4 f8 trên máy khoan bàn.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Phýõng pháp sữa mũi khoan.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Ðột lỗ f2 4 f4 bằng con ðột.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ứng dụng.</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B3316D">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B3316D">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+Máy hàn ðiện xoay chiều với ðầy ðủ các phụ kiện.</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Máy mài 2 ðá, máy cắt tôn, máy mài cầm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Tủ xấy que hàn, ðe thuyền</w:t>
      </w:r>
      <w:r w:rsidRPr="001447FD">
        <w:rPr>
          <w:rFonts w:ascii="Times New Roman" w:hAnsi="Times New Roman" w:cs="Times New Roman"/>
          <w:sz w:val="26"/>
          <w:szCs w:val="26"/>
          <w:lang w:val="pt-BR"/>
        </w:rPr>
        <w:tab/>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sz w:val="26"/>
          <w:szCs w:val="26"/>
          <w:lang w:val="pt-BR"/>
        </w:rPr>
        <w:t xml:space="preserve">+ Bộ dụng cụ nguội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Búa nguội, búa gỗ, kéo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Dụng cụ ðo: Thýớc lá, thýớc cặp, ke, dýỡng kiểm tra mối ghép</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Mũi vạch, ðục, giũa, bàn chải sắt,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Bản vẽ chi tiết khai triển hình gò.</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+Bản vẽ trình tự gia công từng bài học.</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+Tài liệu giảng dạy thực tập gò của giáo viên.</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cho học sinh .</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Giấy, bút, phấn cho giáo viên.</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phýõng pháp, ðánh giá: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Học phần cung cấp cho sinh viên những kiến thức cõ bản có hệ thống về nguyên lý hoạt ðộng của thiết bị, gây và ổn ðịnh hồ quang. Biết hàn giáp mối hàn ðứng vị trí 1G, 3G các phýõng pháp kểm tra mối hàn. An toàn lao ðộng và ðặc biệt  phòng chống cháy nổ ở những khu vực dễ cháy.</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phýõng pháp khai triển và gò ðýợc những chi tiết có hình dáng trụ, côn, các khối ða diện và khai triển các loại thép ðịnh hình.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Cập nhật các phýõng pháp móc mí trên những thiết bị máy móc hiện ðại.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tác phong công nghiệp hiện ðại thích hợp với nền sản xuất mới.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 Thực hiện tốt các thao tác gò hàn cơ bản.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Phýõng pháp: </w:t>
      </w:r>
      <w:r w:rsidRPr="001447FD">
        <w:rPr>
          <w:rFonts w:ascii="Times New Roman" w:hAnsi="Times New Roman" w:cs="Times New Roman"/>
          <w:sz w:val="26"/>
          <w:szCs w:val="26"/>
          <w:lang w:val="sv-SE"/>
        </w:rPr>
        <w:tab/>
        <w:t>Ðánh giá bằng bài tập thực hành</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Hýớng dẫn thực hiện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Hýớng dẫn về phýõng pháp giảng dạy, học tập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B3316D">
      <w:pPr>
        <w:jc w:val="both"/>
        <w:rPr>
          <w:rFonts w:ascii="Times New Roman" w:hAnsi="Times New Roman" w:cs="Times New Roman"/>
          <w:color w:val="000000"/>
          <w:sz w:val="26"/>
          <w:szCs w:val="26"/>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b/>
          <w:bCs/>
          <w:sz w:val="26"/>
          <w:szCs w:val="26"/>
          <w:lang w:val="pt-BR"/>
        </w:rPr>
      </w:pPr>
      <w:r>
        <w:rPr>
          <w:noProof/>
        </w:rPr>
        <w:pict>
          <v:line id="Straight Connector 130" o:spid="_x0000_s1075" style="position:absolute;z-index:251662848;visibility:visible" from="65.85pt,-.25pt" to="127.2pt,-.25pt"/>
        </w:pic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AN TOÀN LAO ĐỘNG VÀ VỆ SINH CÔNG NGHIỆP</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12</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(Lý thuyết: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301A2A">
      <w:pPr>
        <w:pStyle w:val="ListParagraph"/>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Tính chất: Là môn học thuộc chương trình bắt buộc.</w:t>
      </w:r>
    </w:p>
    <w:p w:rsidR="0021653C" w:rsidRPr="001447FD" w:rsidRDefault="0021653C" w:rsidP="00301A2A">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p>
    <w:p w:rsidR="0021653C" w:rsidRPr="001447FD" w:rsidRDefault="0021653C" w:rsidP="00301A2A">
      <w:pPr>
        <w:pStyle w:val="ListParagraph"/>
        <w:numPr>
          <w:ilvl w:val="0"/>
          <w:numId w:val="33"/>
        </w:numPr>
        <w:tabs>
          <w:tab w:val="left" w:pos="709"/>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21653C" w:rsidRPr="001447FD" w:rsidRDefault="0021653C" w:rsidP="00301A2A">
      <w:pPr>
        <w:pStyle w:val="ListParagraph"/>
        <w:numPr>
          <w:ilvl w:val="0"/>
          <w:numId w:val="33"/>
        </w:numPr>
        <w:tabs>
          <w:tab w:val="left" w:pos="709"/>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1447FD">
        <w:rPr>
          <w:rFonts w:ascii="Times New Roman" w:hAnsi="Times New Roman" w:cs="Times New Roman"/>
          <w:color w:val="000000"/>
          <w:sz w:val="26"/>
          <w:szCs w:val="26"/>
          <w:lang w:val="pt-BR"/>
        </w:rPr>
        <w:t xml:space="preserve">các biện pháp sử dụng môi chất lạnh an toàn, </w:t>
      </w:r>
      <w:r w:rsidRPr="001447FD">
        <w:rPr>
          <w:rFonts w:ascii="Times New Roman" w:hAnsi="Times New Roman" w:cs="Times New Roman"/>
          <w:color w:val="000000"/>
          <w:sz w:val="26"/>
          <w:szCs w:val="26"/>
        </w:rPr>
        <w:t>các phương pháp cứu chữa người khi có tai nạn điện.</w:t>
      </w:r>
    </w:p>
    <w:p w:rsidR="0021653C" w:rsidRPr="001447FD" w:rsidRDefault="0021653C" w:rsidP="00D25B06">
      <w:pPr>
        <w:spacing w:line="360" w:lineRule="auto"/>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301A2A">
      <w:pPr>
        <w:pStyle w:val="ListParagraph"/>
        <w:numPr>
          <w:ilvl w:val="1"/>
          <w:numId w:val="34"/>
        </w:numPr>
        <w:spacing w:line="360" w:lineRule="auto"/>
        <w:ind w:left="990" w:hanging="27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làm  việc  nhóm,  giao  tiếp  và  khả  năng  đọc  hiểu  các  tài liệu kỹ thuật.</w:t>
      </w:r>
    </w:p>
    <w:p w:rsidR="0021653C" w:rsidRPr="001447FD" w:rsidRDefault="0021653C" w:rsidP="00301A2A">
      <w:pPr>
        <w:pStyle w:val="ListParagraph"/>
        <w:numPr>
          <w:ilvl w:val="1"/>
          <w:numId w:val="34"/>
        </w:numPr>
        <w:spacing w:line="360" w:lineRule="auto"/>
        <w:ind w:left="990" w:hanging="27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21653C" w:rsidRPr="001447FD" w:rsidRDefault="0021653C" w:rsidP="00301A2A">
      <w:pPr>
        <w:pStyle w:val="ListParagraph"/>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35"/>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1273"/>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62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rPr>
              <w:t>Kỹ Thuật An Toàn Điện</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58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rPr>
              <w:t>Chương 3: An Toàn Trong Hệ Thống Lạnh</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1019"/>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rPr>
            </w:pPr>
            <w:r w:rsidRPr="001447FD">
              <w:rPr>
                <w:rFonts w:ascii="Times New Roman" w:hAnsi="Times New Roman" w:cs="Times New Roman"/>
                <w:sz w:val="26"/>
                <w:szCs w:val="26"/>
              </w:rPr>
              <w:t>Chương 4: An Toàn Trong Vận Hành Sửa Chữa Hệ Thống Lạnh</w:t>
            </w:r>
          </w:p>
        </w:tc>
        <w:tc>
          <w:tcPr>
            <w:tcW w:w="918"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rPr>
        <w:t>TỔNG QUAN VỀ HỆ THỐNG VÃN BẢN QUY ÐỊNH CỦA PHÁP LUẬT VỀ AN TOÀN - VỆ SINH LAO ÐỘNG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Hiểu được tổng quan về hệ thống văn bản quy định của pháp luật về an toàn </w:t>
      </w: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vệ sinh lao động;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Áp dụng các quy định pháp quy của nhà nước về an toàn hệ thống lạnh;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Có ý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1447FD">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21653C" w:rsidRPr="001447FD" w:rsidRDefault="0021653C" w:rsidP="00D25B06">
      <w:pPr>
        <w:spacing w:line="360" w:lineRule="auto"/>
        <w:ind w:firstLine="720"/>
        <w:jc w:val="both"/>
        <w:rPr>
          <w:rFonts w:ascii="Times New Roman" w:eastAsia="PMingLiU" w:hAnsi="Times New Roman" w:cs="Times New Roman"/>
          <w:i/>
          <w:iCs/>
          <w:color w:val="000000"/>
          <w:sz w:val="26"/>
          <w:szCs w:val="26"/>
          <w:lang w:eastAsia="zh-CN"/>
        </w:rPr>
      </w:pPr>
      <w:r w:rsidRPr="001447FD">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1.</w:t>
      </w:r>
      <w:r>
        <w:rPr>
          <w:rFonts w:ascii="Times New Roman" w:eastAsia="PMingLiU" w:hAnsi="Times New Roman" w:cs="Times New Roman"/>
          <w:color w:val="000000"/>
          <w:sz w:val="26"/>
          <w:szCs w:val="26"/>
          <w:lang w:eastAsia="zh-CN"/>
        </w:rPr>
        <w:t>4.</w:t>
      </w:r>
      <w:r w:rsidRPr="001447FD">
        <w:rPr>
          <w:rFonts w:ascii="Times New Roman" w:eastAsia="PMingLiU" w:hAnsi="Times New Roman" w:cs="Times New Roman"/>
          <w:color w:val="000000"/>
          <w:sz w:val="26"/>
          <w:szCs w:val="26"/>
          <w:lang w:eastAsia="zh-CN"/>
        </w:rPr>
        <w:t xml:space="preserve"> Tổ chức thực hiện công tác bảo hộ lao động ở cơ sở</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1447FD">
        <w:rPr>
          <w:rFonts w:ascii="Times New Roman" w:eastAsia="PMingLiU" w:hAnsi="Times New Roman" w:cs="Times New Roman"/>
          <w:b/>
          <w:bCs/>
          <w:color w:val="000000"/>
          <w:sz w:val="26"/>
          <w:szCs w:val="26"/>
          <w:lang w:eastAsia="zh-CN"/>
        </w:rPr>
        <w:t>-</w:t>
      </w:r>
      <w:r w:rsidRPr="001447FD">
        <w:rPr>
          <w:rFonts w:ascii="Times New Roman" w:eastAsia="PMingLiU" w:hAnsi="Times New Roman" w:cs="Times New Roman"/>
          <w:color w:val="000000"/>
          <w:sz w:val="26"/>
          <w:szCs w:val="26"/>
          <w:lang w:eastAsia="zh-CN"/>
        </w:rPr>
        <w:t xml:space="preserve"> vệ sinh lao động</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rPr>
        <w:t>KỸ THUẬT AN TOÀN ÐIỆN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phân tích dòng điện qua người trong các loại mạng điện khác nhau</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Hiểu rõ tính năng của các thiết bị bảo vệ và phạm vi ứng dụng của từng loại</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rPr>
        <w:t xml:space="preserve">2.1. Những khái niệm cơ bản về an toàn điện </w:t>
      </w:r>
    </w:p>
    <w:p w:rsidR="0021653C" w:rsidRPr="001447FD" w:rsidRDefault="0021653C" w:rsidP="00301A2A">
      <w:pPr>
        <w:pStyle w:val="ListParagraph"/>
        <w:numPr>
          <w:ilvl w:val="2"/>
          <w:numId w:val="37"/>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khái niệm cơ bản về an toàn điện </w:t>
      </w:r>
    </w:p>
    <w:p w:rsidR="0021653C" w:rsidRPr="001447FD" w:rsidRDefault="0021653C" w:rsidP="00301A2A">
      <w:pPr>
        <w:pStyle w:val="ListParagraph"/>
        <w:numPr>
          <w:ilvl w:val="2"/>
          <w:numId w:val="37"/>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dạng tai nạn điện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 xml:space="preserve">2.2. Các biện pháp an toàn khi sử dụng điện </w:t>
      </w:r>
    </w:p>
    <w:p w:rsidR="0021653C" w:rsidRPr="001447FD" w:rsidRDefault="0021653C" w:rsidP="00301A2A">
      <w:pPr>
        <w:pStyle w:val="ListParagraph"/>
        <w:numPr>
          <w:ilvl w:val="2"/>
          <w:numId w:val="38"/>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Các biện pháp tổ chức</w:t>
      </w:r>
    </w:p>
    <w:p w:rsidR="0021653C" w:rsidRPr="001447FD" w:rsidRDefault="0021653C" w:rsidP="00301A2A">
      <w:pPr>
        <w:pStyle w:val="ListParagraph"/>
        <w:numPr>
          <w:ilvl w:val="2"/>
          <w:numId w:val="38"/>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biện pháp kỹ thuật </w:t>
      </w:r>
    </w:p>
    <w:p w:rsidR="0021653C" w:rsidRPr="001447FD" w:rsidRDefault="0021653C" w:rsidP="00301A2A">
      <w:pPr>
        <w:pStyle w:val="ListParagraph"/>
        <w:numPr>
          <w:ilvl w:val="2"/>
          <w:numId w:val="3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Cấp cứu người bị điện giật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AN TOÀN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10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Có ý thức tự chấp hành các quy định về an toàn lao động và hướng dẫn mọi người cùng thực hiện.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i/>
          <w:iCs/>
          <w:sz w:val="26"/>
          <w:szCs w:val="26"/>
        </w:rPr>
      </w:pPr>
      <w:r w:rsidRPr="001447FD">
        <w:rPr>
          <w:rFonts w:ascii="Times New Roman" w:hAnsi="Times New Roman" w:cs="Times New Roman"/>
          <w:sz w:val="26"/>
          <w:szCs w:val="26"/>
        </w:rPr>
        <w:t>3.1.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Điều khoản chung về an toàn hệ thống lạnh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Môi chất lạnh trong kỹ thuật an toàn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r w:rsidRPr="001447FD">
        <w:rPr>
          <w:rFonts w:ascii="Times New Roman" w:hAnsi="Times New Roman" w:cs="Times New Roman"/>
          <w:sz w:val="26"/>
          <w:szCs w:val="26"/>
        </w:rPr>
        <w:tab/>
      </w:r>
    </w:p>
    <w:p w:rsidR="0021653C" w:rsidRPr="001447FD" w:rsidRDefault="0021653C" w:rsidP="00D25B06">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rPr>
        <w:t>3.1.2.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cho máy và thiết bị </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Một số quy định khác về kỹ thuật an toàn đối với hệ thống lạnh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Dụng cụ đo lường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 xml:space="preserve">3.2.1. </w:t>
      </w:r>
      <w:r w:rsidRPr="001447FD">
        <w:rPr>
          <w:rFonts w:ascii="Times New Roman" w:hAnsi="Times New Roman" w:cs="Times New Roman"/>
          <w:sz w:val="26"/>
          <w:szCs w:val="26"/>
          <w:lang w:val="pt-PT"/>
        </w:rPr>
        <w:t>Thiết bị , dụng cụ phục vụ khám xét</w:t>
      </w:r>
    </w:p>
    <w:p w:rsidR="0021653C" w:rsidRPr="001447FD"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rPr>
        <w:tab/>
        <w:t xml:space="preserve">3.2.2. </w:t>
      </w:r>
      <w:r w:rsidRPr="001447FD">
        <w:rPr>
          <w:rFonts w:ascii="Times New Roman" w:hAnsi="Times New Roman" w:cs="Times New Roman"/>
          <w:sz w:val="26"/>
          <w:szCs w:val="26"/>
          <w:lang w:val="pt-PT"/>
        </w:rPr>
        <w:t>Thiết bị, dụng cụ phục vụ thử bền, thử kín</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lang w:val="pt-PT"/>
        </w:rPr>
        <w:tab/>
        <w:t>3.2.3. Thiết bị, dụng cụ đo lường và dụng cụ đo, kiểm tra chuyên dùng khác</w:t>
      </w:r>
      <w:r w:rsidRPr="001447FD">
        <w:rPr>
          <w:rFonts w:ascii="Times New Roman" w:hAnsi="Times New Roman" w:cs="Times New Roman"/>
          <w:i/>
          <w:iCs/>
          <w:sz w:val="26"/>
          <w:szCs w:val="26"/>
        </w:rPr>
        <w:t xml:space="preserve">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Kiểm định kỹ thuật và đăng ký sử dụng bảo hộ lao động</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3.3.1. Điều kiện kiểm định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3.3.2. Chuẩn bị kiểm định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3.3.3. Tiến hành kiểm định</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de-DE"/>
        </w:rPr>
        <w:t>AN TOÀN TRONG VẬN HÀNH SỬA CHỮA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8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Sơ cứu được các tai nạn xảy ra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Có ý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     4.1.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Khái niệm chung</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i/>
          <w:iCs/>
          <w:sz w:val="26"/>
          <w:szCs w:val="26"/>
        </w:rPr>
      </w:pPr>
      <w:r w:rsidRPr="001447FD">
        <w:rPr>
          <w:rFonts w:ascii="Times New Roman" w:hAnsi="Times New Roman" w:cs="Times New Roman"/>
          <w:sz w:val="26"/>
          <w:szCs w:val="26"/>
        </w:rPr>
        <w:t xml:space="preserve">     4.2.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môi chất lạnh: </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sz w:val="26"/>
          <w:szCs w:val="26"/>
        </w:rPr>
        <w:t xml:space="preserve">     4.3.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Một số quy định về quy định an toàn đối với hệ thống lạnh</w:t>
      </w:r>
    </w:p>
    <w:p w:rsidR="0021653C" w:rsidRPr="001447FD" w:rsidRDefault="0021653C" w:rsidP="00D25B06">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rPr>
        <w:t xml:space="preserve">     4.4. Phòng tránh và sơ cứu các tai nạn khác: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Học liệu, dụng cụ, nguyên vật liệu: </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kỹ thuật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Tranh hoặc đĩa ghi hình các phương pháp hô hấp nhân tạo.</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dụng cụ tay có bọc cách điện và các biển báo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phương tiện chữa cháy.</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Cáng dùng để cáng người bị nạn (băng-ca).</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Vật tư y tế để sơ cứu người bị nạn</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3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biệt điện áp bước và điện áp tiếp xúc.</w:t>
      </w:r>
    </w:p>
    <w:p w:rsidR="0021653C" w:rsidRPr="001447FD" w:rsidRDefault="0021653C" w:rsidP="00301A2A">
      <w:pPr>
        <w:pStyle w:val="ListParagraph"/>
        <w:numPr>
          <w:ilvl w:val="0"/>
          <w:numId w:val="3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chống giật trực tiếp và gián tiếp</w:t>
      </w:r>
    </w:p>
    <w:p w:rsidR="0021653C" w:rsidRPr="001447FD" w:rsidRDefault="0021653C" w:rsidP="00301A2A">
      <w:pPr>
        <w:pStyle w:val="ListParagraph"/>
        <w:numPr>
          <w:ilvl w:val="0"/>
          <w:numId w:val="3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1447FD" w:rsidRDefault="0021653C" w:rsidP="00301A2A">
      <w:pPr>
        <w:pStyle w:val="ListParagraph"/>
        <w:numPr>
          <w:ilvl w:val="0"/>
          <w:numId w:val="3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các biện pháp an toàn vận hành trong sửa chữa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(60 phút) </w:t>
      </w:r>
      <w:r w:rsidRPr="001447FD">
        <w:rPr>
          <w:rFonts w:ascii="Times New Roman" w:hAnsi="Times New Roman" w:cs="Times New Roman"/>
          <w:sz w:val="26"/>
          <w:szCs w:val="26"/>
          <w:lang w:val="sv-SE"/>
        </w:rPr>
        <w:t>trắc nghiệm</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tập, nếu vắng phải có lý 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Giáo trình An toàn điện, PGS. TS. Quyền Huy Ánh, NXB ĐH Quốc Gia Tp HCM, 2010.</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BƠM QUẠT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1447FD">
        <w:rPr>
          <w:rFonts w:ascii="Times New Roman" w:hAnsi="Times New Roman" w:cs="Times New Roman"/>
          <w:b/>
          <w:bCs/>
          <w:sz w:val="26"/>
          <w:szCs w:val="26"/>
        </w:rPr>
        <w:t>13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1447FD">
        <w:rPr>
          <w:rFonts w:ascii="Times New Roman" w:hAnsi="Times New Roman" w:cs="Times New Roman"/>
          <w:sz w:val="26"/>
          <w:szCs w:val="26"/>
        </w:rPr>
        <w:t>45 giờ; (Lý thuyết: 37 giờ;Bài tập: 6; Kiểm tra: 2 giờ)</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w:t>
      </w:r>
      <w:r w:rsidRPr="001447FD">
        <w:rPr>
          <w:rFonts w:ascii="Times New Roman" w:hAnsi="Times New Roman" w:cs="Times New Roman"/>
          <w:b/>
          <w:bCs/>
          <w:sz w:val="26"/>
          <w:szCs w:val="26"/>
          <w:lang w:val="pt-BR"/>
        </w:rPr>
        <w:tab/>
        <w:t>Vị trí, tính chất của học phần: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ab/>
        <w:t>-  Vị trí:  Môn học được bố trí  ở học kỳ 2.</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Tính chất: Là môn học bắt buộc.</w:t>
      </w:r>
      <w:r w:rsidRPr="001447FD">
        <w:rPr>
          <w:rFonts w:ascii="Times New Roman" w:hAnsi="Times New Roman" w:cs="Times New Roman"/>
          <w:sz w:val="26"/>
          <w:szCs w:val="26"/>
        </w:rPr>
        <w:tab/>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w:t>
      </w:r>
      <w:r w:rsidRPr="001447FD">
        <w:rPr>
          <w:rFonts w:ascii="Times New Roman" w:hAnsi="Times New Roman" w:cs="Times New Roman"/>
          <w:b/>
          <w:bCs/>
          <w:sz w:val="26"/>
          <w:szCs w:val="26"/>
          <w:lang w:val="pt-BR"/>
        </w:rPr>
        <w:tab/>
        <w:t>Mục tiêu học phần:</w:t>
      </w:r>
    </w:p>
    <w:p w:rsidR="0021653C" w:rsidRPr="001447FD" w:rsidRDefault="0021653C" w:rsidP="00D25B06">
      <w:pPr>
        <w:tabs>
          <w:tab w:val="center" w:pos="900"/>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Cấu tạo và hoạt động của các dạng bơm ,quạt, máy nén thông dụng trong ngành nhiệt lạnh.</w:t>
      </w:r>
    </w:p>
    <w:p w:rsidR="0021653C" w:rsidRPr="001447FD" w:rsidRDefault="0021653C" w:rsidP="00D25B06">
      <w:pPr>
        <w:tabs>
          <w:tab w:val="center" w:pos="630"/>
          <w:tab w:val="center" w:pos="6946"/>
        </w:tabs>
        <w:rPr>
          <w:rFonts w:ascii="Times New Roman" w:hAnsi="Times New Roman" w:cs="Times New Roman"/>
          <w:sz w:val="26"/>
          <w:szCs w:val="26"/>
        </w:rPr>
      </w:pPr>
      <w:r w:rsidRPr="001447FD">
        <w:rPr>
          <w:rFonts w:ascii="Times New Roman" w:hAnsi="Times New Roman" w:cs="Times New Roman"/>
          <w:sz w:val="26"/>
          <w:szCs w:val="26"/>
        </w:rPr>
        <w:tab/>
        <w:t xml:space="preserve">  -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Những kiến thức tính toán, lưa chọn một hệ thống quạt , bơm, máy nén trong thực tiễn.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Vận hành và bão dưỡng được hệ thống bơm, quạt,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Rèn luyện tính cẩn thận, chính xác trong quá trình làm việc.</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III.</w:t>
      </w:r>
      <w:r w:rsidRPr="001447FD">
        <w:rPr>
          <w:rFonts w:ascii="Times New Roman" w:hAnsi="Times New Roman" w:cs="Times New Roman"/>
          <w:b/>
          <w:bCs/>
          <w:sz w:val="26"/>
          <w:szCs w:val="26"/>
          <w:lang w:val="pt-BR"/>
        </w:rPr>
        <w:tab/>
        <w:t>Nội dung học phần: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1.</w:t>
      </w:r>
      <w:r w:rsidRPr="001447FD">
        <w:rPr>
          <w:rFonts w:ascii="Times New Roman" w:hAnsi="Times New Roman" w:cs="Times New Roman"/>
          <w:b/>
          <w:bCs/>
          <w:sz w:val="26"/>
          <w:szCs w:val="26"/>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7"/>
        <w:gridCol w:w="4987"/>
        <w:gridCol w:w="947"/>
        <w:gridCol w:w="947"/>
        <w:gridCol w:w="947"/>
        <w:gridCol w:w="1028"/>
      </w:tblGrid>
      <w:tr w:rsidR="0021653C" w:rsidRPr="001447FD">
        <w:trPr>
          <w:cantSplit/>
          <w:trHeight w:val="561"/>
        </w:trPr>
        <w:tc>
          <w:tcPr>
            <w:tcW w:w="427"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575"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chýõng, mục</w:t>
            </w:r>
          </w:p>
        </w:tc>
        <w:tc>
          <w:tcPr>
            <w:tcW w:w="1999" w:type="pct"/>
            <w:gridSpan w:val="4"/>
            <w:vAlign w:val="center"/>
          </w:tcPr>
          <w:p w:rsidR="0021653C" w:rsidRPr="001447FD" w:rsidRDefault="0021653C">
            <w:pPr>
              <w:keepNext/>
              <w:spacing w:line="254"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Lý</w:t>
            </w:r>
          </w:p>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531"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Chương 1. Khái niệm chung </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2. Bơm</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3. Quạt</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4. Máy nén.</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rsidP="00491949">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15"/>
        </w:trPr>
        <w:tc>
          <w:tcPr>
            <w:tcW w:w="3001" w:type="pct"/>
            <w:gridSpan w:val="2"/>
            <w:vAlign w:val="center"/>
          </w:tcPr>
          <w:p w:rsidR="0021653C" w:rsidRPr="001447FD" w:rsidRDefault="0021653C">
            <w:pPr>
              <w:keepNext/>
              <w:spacing w:line="254"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sz w:val="26"/>
                <w:szCs w:val="26"/>
              </w:rPr>
              <w:t>TỔNG</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89"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37</w:t>
            </w:r>
          </w:p>
        </w:tc>
        <w:tc>
          <w:tcPr>
            <w:tcW w:w="489"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c>
          <w:tcPr>
            <w:tcW w:w="531"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2. Nội dung chi tiết: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b/>
          <w:bCs/>
          <w:sz w:val="26"/>
          <w:szCs w:val="26"/>
        </w:rPr>
        <w:t>Khái niệm chung</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9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Mục tiêu: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Trình bày được các đặc điểm chung của máy thủy lực;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Rèn luyện tính cẩn thận, ham học hỏi.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Khái niệm và phân loại phương pháp đo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Định nghĩa</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1.2. Phân loại </w:t>
      </w:r>
      <w:r w:rsidRPr="001447FD">
        <w:rPr>
          <w:rFonts w:ascii="Times New Roman" w:hAnsi="Times New Roman" w:cs="Times New Roman"/>
          <w:sz w:val="26"/>
          <w:szCs w:val="26"/>
        </w:rPr>
        <w:tab/>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Thông số</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Đồ thị</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b/>
          <w:bCs/>
          <w:sz w:val="26"/>
          <w:szCs w:val="26"/>
        </w:rPr>
        <w:t>Bơm</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r>
      <w:r w:rsidRPr="001447FD">
        <w:rPr>
          <w:rFonts w:ascii="Times New Roman" w:hAnsi="Times New Roman" w:cs="Times New Roman"/>
          <w:sz w:val="26"/>
          <w:szCs w:val="26"/>
        </w:rPr>
        <w:tab/>
        <w:t>Thời gian:12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nguyên lý làm việc, phạm vi sử dụng của các loại bơm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bơm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bơm theo yêu cầu.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Khái niệm chung về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1.1.1. Định nghĩa và phân loại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1.1.2. Các thông số làm việc cơ bản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1.2: Bơm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1.2.1. Kết cấu bơm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1.3: Bơm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1.3.1. Kết cấu bơm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1.4: Bơm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1.4.1. Kết cấu bơm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1.5: Bơm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1. Kết cấu bơm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1.6: Lắp đặt, vận hành và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1.6.1. Lắp đặt và vận hành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1.6.2.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1.7: Bài tập tổng hợp hệ thống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1.7.1. Tính chọn đường ống dẫn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1.7.2. Tính chọn thông số kỹ thuật của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3:   </w:t>
      </w:r>
      <w:r w:rsidRPr="001447FD">
        <w:rPr>
          <w:rFonts w:ascii="Times New Roman" w:hAnsi="Times New Roman" w:cs="Times New Roman"/>
          <w:b/>
          <w:bCs/>
          <w:sz w:val="26"/>
          <w:szCs w:val="26"/>
        </w:rPr>
        <w:t xml:space="preserve">Quạt </w:t>
      </w:r>
      <w:r w:rsidRPr="001447FD">
        <w:rPr>
          <w:rFonts w:ascii="Times New Roman" w:hAnsi="Times New Roman" w:cs="Times New Roman"/>
          <w:b/>
          <w:bCs/>
          <w:sz w:val="26"/>
          <w:szCs w:val="26"/>
        </w:rPr>
        <w:tab/>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Trình bày được nhiệm vụ, cấu tạo, nguyên lý làm việc, phạm vi sử dụng của các loại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quạt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quạt theo yêu cầu.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2.1.2. Các thông số đặc trưng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Quạt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2.2.1. Kết cấu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2.3: Quạt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2.3.1. Kết cấu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2.4: Lắp đặt, vận hành và bảo dưỡng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2.4.1. Lắp đặt và vận hành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2.4.2. Bảo dưỡng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2.5: Bài tập tổng hợp hệ thống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1. Tính kích thước đường ống dẫn gió</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2. Tính chọn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4:   </w:t>
      </w:r>
      <w:r w:rsidRPr="001447FD">
        <w:rPr>
          <w:rFonts w:ascii="Times New Roman" w:hAnsi="Times New Roman" w:cs="Times New Roman"/>
          <w:b/>
          <w:bCs/>
          <w:sz w:val="26"/>
          <w:szCs w:val="26"/>
        </w:rPr>
        <w:t>Máy nén</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nguyên lý làm việc, phạm vi sử dụng của các loại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3.1.2. Nhiệt động học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3.2: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3.3: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nguyên lý làm 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3.4: Lắp đặt, vận hành và bảo dưỡng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3.4.1. Lắp đặt và vận hành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3.4.2. Bảo dưỡng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IV. Điều kiện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Phòng học chuyên môn hóa:  Dùng cho một lớp lý thuyết.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Trang thiết bị, máy móc:  Mô hình hệ thống máy chiếu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Dụng cụ, học liệu,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Các sơ đồ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Giáo trình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Tài liệu hướng dẫn học sinh học </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 xml:space="preserve">V. Nội dung và phương pháp, đánh giá: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Nội dung: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VI. Hướng dẫn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Hướng dẫn về phương pháp giảng dạy, học tập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Viết phấn nội dung bài giảng và giảng giải trực tiếp cho học sinh hiểu;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Những trọng tâm cần chú ý: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Tài liệu tham khảo: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Nguyễn Văn May, bơm quạt máy nén, nhà xuất bản KHKT, Hà Nội 2003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Hoàng Bá Chư, Phạm Lương Tuệ, Trương Ngọc Tuấn, bơm quạt máy nén công nghiệp, nhà xuất bản Khkt Hà Nội, 2004.</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 Nguyễn Văn Bày, máy bơm và trạm bơm,nhà XB nông nghiệp, Hà Nội 2000</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Nguyễn Minh Tuyển,bơm quạt &amp; máy nén trong công nghiệp, nhà xuất bản KHKT, Hà Nội 1985</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[5]. Lê xuân Hòa, Nguyễn thị Bích Ngọc, trường Đại học sư phạm Kỹ Thuật, Nhà xuất bản Đà Nẵng 2010</w:t>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ĐIỆN TỬ CƠ BẢN</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14</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(Lý thuyết: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301A2A">
      <w:pPr>
        <w:numPr>
          <w:ilvl w:val="0"/>
          <w:numId w:val="41"/>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301A2A">
      <w:pPr>
        <w:numPr>
          <w:ilvl w:val="0"/>
          <w:numId w:val="2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p>
    <w:p w:rsidR="0021653C" w:rsidRPr="001447FD" w:rsidRDefault="0021653C" w:rsidP="00301A2A">
      <w:pPr>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r w:rsidRPr="001447FD">
        <w:rPr>
          <w:rFonts w:ascii="Times New Roman" w:hAnsi="Times New Roman" w:cs="Times New Roman"/>
          <w:color w:val="000000"/>
          <w:sz w:val="26"/>
          <w:szCs w:val="26"/>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Kỹ  năng  tư  duy để  giải  quyết  các  bài toán </w:t>
      </w:r>
      <w:r w:rsidRPr="001447FD">
        <w:rPr>
          <w:rFonts w:ascii="Times New Roman" w:hAnsi="Times New Roman" w:cs="Times New Roman"/>
          <w:color w:val="000000"/>
          <w:sz w:val="26"/>
          <w:szCs w:val="26"/>
        </w:rPr>
        <w:t>của mạch .</w:t>
      </w:r>
    </w:p>
    <w:p w:rsidR="0021653C" w:rsidRPr="001447FD" w:rsidRDefault="0021653C" w:rsidP="00301A2A">
      <w:pPr>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numPr>
          <w:ilvl w:val="0"/>
          <w:numId w:val="42"/>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bài tập</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75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1: </w:t>
            </w:r>
            <w:r w:rsidRPr="001447FD">
              <w:rPr>
                <w:rFonts w:ascii="Times New Roman" w:hAnsi="Times New Roman" w:cs="Times New Roman"/>
                <w:color w:val="000000"/>
                <w:sz w:val="26"/>
                <w:szCs w:val="26"/>
                <w:lang w:val="pt-BR"/>
              </w:rPr>
              <w:t>Linh Kiện Thụ  động</w:t>
            </w:r>
          </w:p>
          <w:p w:rsidR="0021653C" w:rsidRPr="001447FD"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7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lang w:val="pt-BR"/>
              </w:rPr>
              <w:t>Chương 2:  Vật Liệu Bán Dẫn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3: Diode Và Mạch Ứng Dụng </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0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Chương 4:Các Loại Transistor</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577"/>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5:  Transistor Lưỡng Cực (BJT)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6: Mạch Phân Cực Cho BJT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0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7: Transistor Trường (FET)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8: Mạch Phân Cực Cho FET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3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9: Thyristor Và Linh Kiện Quang Điện Tử</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57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10:  Nguồn DC Và Mạch Ổn Áp</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2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11: Mạch Khuếch Đại Tín Hiệu Nhỏ</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12:  Mạch Khuếch Đại Thuật Toán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pt-BR"/>
        </w:rPr>
        <w:t>LINH KIỆN THỤ ĐỘNG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Nắm đư</w:t>
      </w:r>
      <w:r w:rsidRPr="001447FD">
        <w:rPr>
          <w:rFonts w:ascii="Times New Roman" w:hAnsi="Times New Roman" w:cs="Times New Roman"/>
          <w:sz w:val="26"/>
          <w:szCs w:val="26"/>
        </w:rPr>
        <w:softHyphen/>
        <w:t>ợc cấu tạo các linh kiện thụ động cơ bản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Trình bầy đ</w:t>
      </w:r>
      <w:r w:rsidRPr="001447FD">
        <w:rPr>
          <w:rFonts w:ascii="Times New Roman" w:hAnsi="Times New Roman" w:cs="Times New Roman"/>
          <w:sz w:val="26"/>
          <w:szCs w:val="26"/>
        </w:rPr>
        <w:softHyphen/>
        <w:t>ược nguyên lý làm việc của linh kiện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Trình bầy cách lắp đặt các linh kiện theo sơ đồ nguyên lý</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Xác định đ</w:t>
      </w:r>
      <w:r w:rsidRPr="001447FD">
        <w:rPr>
          <w:rFonts w:ascii="Times New Roman" w:hAnsi="Times New Roman" w:cs="Times New Roman"/>
          <w:sz w:val="26"/>
          <w:szCs w:val="26"/>
        </w:rPr>
        <w:softHyphen/>
        <w:t>ược loại linh kiện cơ bản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Biết cách kiểm tra linh kiện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color w:val="000000"/>
          <w:sz w:val="26"/>
          <w:szCs w:val="26"/>
        </w:rPr>
      </w:pPr>
      <w:r w:rsidRPr="001447FD">
        <w:rPr>
          <w:rFonts w:ascii="Times New Roman" w:hAnsi="Times New Roman" w:cs="Times New Roman"/>
          <w:sz w:val="26"/>
          <w:szCs w:val="26"/>
          <w:lang w:val="sv-SE"/>
        </w:rPr>
        <w:tab/>
      </w:r>
      <w:r w:rsidRPr="001447FD">
        <w:rPr>
          <w:rFonts w:ascii="Times New Roman" w:hAnsi="Times New Roman" w:cs="Times New Roman"/>
          <w:color w:val="000000"/>
          <w:sz w:val="26"/>
          <w:szCs w:val="26"/>
        </w:rPr>
        <w:t>1. Điện trở</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Ký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Đọc các tham số của điện trở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Đo, kiểm tra chất lượng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Ký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Đọc các tham số của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Đo, kiểm tra chất lượng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Ký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Đọc các tham số của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3.4. Đo, kiểm tra chất lượng</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 Các linh kiện khác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Relay</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Chuyển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Jack kết nối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pt-BR"/>
        </w:rPr>
        <w:t>VẬT LIỆU BÁN DẪN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Vật liệu bán dẫn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Chuyển tiếp P-N (Junction P-N)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Chuyển tiếp Schottky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DIODE VÀ MẠCH ỨNG DỤNG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 xml:space="preserve">3.1.     Đại cương về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3.2.     Các loại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3.3.     Giải tích mạch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3.4.     Các mạch ứng dụng của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rPr>
        <w:t>CÁC LOẠI TRANSISTOR</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Nguyên lý cấu tạo, hoạt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Các2.3 Các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Phân tích đường tải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4.5 Các ví dụ về phân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Hoạt động ngắt dẫn của BJT  sơ đồ đấu dây, đặc tuyến của BJT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5: </w:t>
      </w:r>
      <w:r w:rsidRPr="001447FD">
        <w:rPr>
          <w:rFonts w:ascii="Times New Roman" w:hAnsi="Times New Roman" w:cs="Times New Roman"/>
          <w:b/>
          <w:bCs/>
          <w:sz w:val="26"/>
          <w:szCs w:val="26"/>
        </w:rPr>
        <w:t>TRANSISTOR LƯỠNG CỰC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Giới thiệu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Cấu trúc Transistor lưỡng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Nguyên lý hoạt động của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4.  Đăc tuyến Volt-Ampe của BJT </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 xml:space="preserve">Chương 6: </w:t>
      </w:r>
      <w:r w:rsidRPr="001447FD">
        <w:rPr>
          <w:rFonts w:ascii="Times New Roman" w:hAnsi="Times New Roman" w:cs="Times New Roman"/>
          <w:b/>
          <w:bCs/>
          <w:sz w:val="26"/>
          <w:szCs w:val="26"/>
        </w:rPr>
        <w:t>MẠCH PHÂN CỰC CHO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Giới thiệu điểm làm việc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Độ ổn định của mạch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Các dạng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Phân  tích  đường  tải  một  chiều  (DCLL),  đường  tải  xoay  chiều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(ACLL)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Thiết kế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ind w:firstLine="284"/>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sv-SE"/>
        </w:rPr>
        <w:t xml:space="preserve">Chương 7: </w:t>
      </w:r>
      <w:r w:rsidRPr="001447FD">
        <w:rPr>
          <w:rFonts w:ascii="Times New Roman" w:hAnsi="Times New Roman" w:cs="Times New Roman"/>
          <w:b/>
          <w:bCs/>
          <w:sz w:val="26"/>
          <w:szCs w:val="26"/>
        </w:rPr>
        <w:t>TRANSISTOR TRƯỜNG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Transistor Trường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Transistor Trường cực cổng cách ly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Transistor Trường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7.4.  So sánh giữa BJT và FET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8: </w:t>
      </w:r>
      <w:r w:rsidRPr="001447FD">
        <w:rPr>
          <w:rFonts w:ascii="Times New Roman" w:hAnsi="Times New Roman" w:cs="Times New Roman"/>
          <w:b/>
          <w:bCs/>
          <w:sz w:val="26"/>
          <w:szCs w:val="26"/>
        </w:rPr>
        <w:t>MẠCH PHÂN CỰC CHO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8.1.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Phân cực cho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Phân cực cho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Bài tập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9: </w:t>
      </w:r>
      <w:r w:rsidRPr="001447FD">
        <w:rPr>
          <w:rFonts w:ascii="Times New Roman" w:hAnsi="Times New Roman" w:cs="Times New Roman"/>
          <w:b/>
          <w:bCs/>
          <w:sz w:val="26"/>
          <w:szCs w:val="26"/>
        </w:rPr>
        <w:t xml:space="preserve">THYRISTOR VÀ LINH KIỆN QUANG ĐIỆN TỬ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lý 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Họ Thyristor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UJT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Linh kiện quang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Bài tập</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10: </w:t>
      </w:r>
      <w:r w:rsidRPr="001447FD">
        <w:rPr>
          <w:rFonts w:ascii="Times New Roman" w:hAnsi="Times New Roman" w:cs="Times New Roman"/>
          <w:b/>
          <w:bCs/>
          <w:sz w:val="26"/>
          <w:szCs w:val="26"/>
        </w:rPr>
        <w:t>NGUỒN DC VÀ MẠCH ỔN ÁP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301A2A">
      <w:pPr>
        <w:numPr>
          <w:ilvl w:val="0"/>
          <w:numId w:val="43"/>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nguồn DC và mạch ổn áp</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10.1.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Mạch chỉnh lưu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Mạch lọc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10.4. Mạch ổn áp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b/>
          <w:bCs/>
          <w:sz w:val="26"/>
          <w:szCs w:val="26"/>
          <w:lang w:val="sv-SE"/>
        </w:rPr>
        <w:t xml:space="preserve">Chương 11: </w:t>
      </w:r>
      <w:r w:rsidRPr="001447FD">
        <w:rPr>
          <w:rFonts w:ascii="Times New Roman" w:hAnsi="Times New Roman" w:cs="Times New Roman"/>
          <w:b/>
          <w:bCs/>
          <w:sz w:val="26"/>
          <w:szCs w:val="26"/>
        </w:rPr>
        <w:t>MẠCH KHUẾCH ĐẠI TÍN HIỆU NHỎ</w:t>
      </w:r>
      <w:r w:rsidRPr="001447FD">
        <w:rPr>
          <w:rFonts w:ascii="Times New Roman" w:hAnsi="Times New Roman" w:cs="Times New Roman"/>
          <w:b/>
          <w:bCs/>
          <w:sz w:val="26"/>
          <w:szCs w:val="26"/>
        </w:rPr>
        <w:tab/>
      </w:r>
      <w:r w:rsidRPr="001447FD">
        <w:rPr>
          <w:rFonts w:ascii="Times New Roman" w:hAnsi="Times New Roman" w:cs="Times New Roman"/>
          <w:b/>
          <w:bCs/>
          <w:sz w:val="26"/>
          <w:szCs w:val="26"/>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Mô hình tương đương tín hiệu nhỏ của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Phân tích mạch khuếch đại tín hiệu nhỏ dung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11.4.   Mạch khuếch đại tín hiệu nhỏ sử dụng Transistor trường 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Đáp ứng tần số của mạch khuếch đại</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12: </w:t>
      </w:r>
      <w:r w:rsidRPr="001447FD">
        <w:rPr>
          <w:rFonts w:ascii="Times New Roman" w:hAnsi="Times New Roman" w:cs="Times New Roman"/>
          <w:b/>
          <w:bCs/>
          <w:sz w:val="26"/>
          <w:szCs w:val="26"/>
        </w:rPr>
        <w:t>MẠCH KHUẾCH ĐẠI THUẬT TOÁN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Tính toán và phân tích được các thông số của các mạch điện tử cơ bản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301A2A">
      <w:pPr>
        <w:numPr>
          <w:ilvl w:val="0"/>
          <w:numId w:val="4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 thuật toán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12.1 Cấu trúc mạch khuếch đại thuật toán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Ứng dụng OP-AMP như một phần tử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12.3.   Đặc tính thực tế của OP-AMP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12.4.   Ứng dụng OP-AMP trong mạch tuyến tính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Ứng dụng OP-AMP trong mạch phi tuyến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12.6.   Bài tập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điện tử cơ bản.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linh kiện điện tử các loại, IC ổn áp, transistor các loại, cầu diode.</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rPr>
        <w:t>Sinh viên được trang bị các cơ bản về môn học các linh kiện điện tử, phương pháp tính toán mạch điện, các kiến thức về nguyên lý, cấu tạo, đặc tính và ứng dụng các lọai linh kiện điện tử.</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w:t>
      </w:r>
      <w:r w:rsidRPr="001447FD">
        <w:rPr>
          <w:rFonts w:ascii="Times New Roman" w:hAnsi="Times New Roman" w:cs="Times New Roman"/>
          <w:sz w:val="26"/>
          <w:szCs w:val="26"/>
          <w:lang w:val="sv-SE"/>
        </w:rPr>
        <w:t xml:space="preserve">trắc nghiệm </w:t>
      </w:r>
      <w:r w:rsidRPr="001447FD">
        <w:rPr>
          <w:rFonts w:ascii="Times New Roman" w:hAnsi="Times New Roman" w:cs="Times New Roman"/>
          <w:sz w:val="26"/>
          <w:szCs w:val="26"/>
        </w:rPr>
        <w:t xml:space="preserve">(60 phút)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tập, nếu vắng phải có lý 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xml:space="preserve">- Trần Thu Hà, Điện tử cơ bản, Nhà xuất bản ĐH Quốc Gia TP.HCMSPKT 2012.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Lê Phi Yến, Kỹ Thuật Điện Tử, ĐHQG TpHCM 2005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Thomas L. Floyd, Electronic Devices, seventh edition, Prentice Hall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Robert Boyledstad, Electronic Devices &amp; Circuit Theory, Prentice Hall </w:t>
      </w:r>
    </w:p>
    <w:p w:rsidR="0021653C" w:rsidRPr="001447FD" w:rsidRDefault="0021653C" w:rsidP="00D25B06">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br w:type="page"/>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KỸ THUẬT ĐIỀU HÒA KHỐNG KHÍ</w:t>
      </w:r>
    </w:p>
    <w:p w:rsidR="0021653C" w:rsidRPr="001447FD" w:rsidRDefault="0021653C" w:rsidP="00D25B06">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15</w:t>
      </w:r>
    </w:p>
    <w:p w:rsidR="0021653C" w:rsidRPr="001447FD" w:rsidRDefault="0021653C" w:rsidP="00D25B06">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(Lý thuyết: 58 giờ; Kiểm tra: 2 giờ)</w:t>
      </w:r>
    </w:p>
    <w:p w:rsidR="0021653C" w:rsidRPr="001447FD" w:rsidRDefault="0021653C" w:rsidP="00301A2A">
      <w:pPr>
        <w:pStyle w:val="ListParagraph"/>
        <w:numPr>
          <w:ilvl w:val="0"/>
          <w:numId w:val="4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sz w:val="26"/>
          <w:szCs w:val="26"/>
          <w:lang w:val="pt-BR"/>
        </w:rPr>
        <w:t xml:space="preserve"> </w:t>
      </w:r>
      <w:r w:rsidRPr="001447FD">
        <w:rPr>
          <w:rFonts w:ascii="Times New Roman" w:hAnsi="Times New Roman" w:cs="Times New Roman"/>
          <w:sz w:val="26"/>
          <w:szCs w:val="26"/>
          <w:lang w:val="pt-BR"/>
        </w:rPr>
        <w:t>Môn học được bố trí sau khi học xong Kỹ thuật điện.</w:t>
      </w:r>
    </w:p>
    <w:p w:rsidR="0021653C" w:rsidRPr="001447FD" w:rsidRDefault="0021653C" w:rsidP="00301A2A">
      <w:pPr>
        <w:pStyle w:val="ListParagraph"/>
        <w:numPr>
          <w:ilvl w:val="0"/>
          <w:numId w:val="20"/>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 đun kỹ thuật chuyên môn đào tạo nghề bắt buộc.</w:t>
      </w:r>
    </w:p>
    <w:p w:rsidR="0021653C" w:rsidRPr="001447FD" w:rsidRDefault="0021653C" w:rsidP="00301A2A">
      <w:pPr>
        <w:pStyle w:val="ListParagraph"/>
        <w:numPr>
          <w:ilvl w:val="0"/>
          <w:numId w:val="4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46"/>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ðýợc các khái niệm cõ bản  ðýợc các hệ thống ðiều hòa không khí.</w:t>
      </w:r>
    </w:p>
    <w:p w:rsidR="0021653C" w:rsidRPr="001447FD" w:rsidRDefault="0021653C" w:rsidP="00301A2A">
      <w:pPr>
        <w:pStyle w:val="ListParagraph"/>
        <w:numPr>
          <w:ilvl w:val="0"/>
          <w:numId w:val="46"/>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Xác ðịnh công suất các thiết bị trong hệ thống.</w:t>
      </w:r>
      <w:r w:rsidRPr="001447FD">
        <w:rPr>
          <w:rFonts w:ascii="Times New Roman" w:hAnsi="Times New Roman" w:cs="Times New Roman"/>
          <w:sz w:val="26"/>
          <w:szCs w:val="26"/>
          <w:lang w:val="pt-BR"/>
        </w:rPr>
        <w:t xml:space="preserve"> </w:t>
      </w:r>
    </w:p>
    <w:p w:rsidR="0021653C" w:rsidRPr="001447FD"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Sử dụng thành thạo các ssơ đồ điều hòavà tính toán phụ tải nhiệt.</w:t>
      </w:r>
    </w:p>
    <w:p w:rsidR="0021653C" w:rsidRPr="001447FD" w:rsidRDefault="0021653C" w:rsidP="00301A2A">
      <w:pPr>
        <w:pStyle w:val="ListParagraph"/>
        <w:numPr>
          <w:ilvl w:val="0"/>
          <w:numId w:val="20"/>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chính xác trong quá trình làm việc.</w:t>
      </w:r>
    </w:p>
    <w:p w:rsidR="0021653C" w:rsidRPr="001447FD" w:rsidRDefault="0021653C" w:rsidP="00301A2A">
      <w:pPr>
        <w:pStyle w:val="ListParagraph"/>
        <w:numPr>
          <w:ilvl w:val="0"/>
          <w:numId w:val="45"/>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21653C" w:rsidRPr="001447FD">
        <w:trPr>
          <w:trHeight w:val="454"/>
          <w:tblHeader/>
        </w:trPr>
        <w:tc>
          <w:tcPr>
            <w:tcW w:w="621" w:type="dxa"/>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gridSpan w:val="2"/>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288" w:type="dxa"/>
            <w:gridSpan w:val="4"/>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gridSpan w:val="2"/>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2376"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454"/>
        </w:trPr>
        <w:tc>
          <w:tcPr>
            <w:tcW w:w="621"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gridSpan w:val="2"/>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1. Một số vấn đề chung về hệ thống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2376" w:type="dxa"/>
          </w:tcPr>
          <w:p w:rsidR="0021653C" w:rsidRPr="001447FD" w:rsidRDefault="0021653C">
            <w:pPr>
              <w:spacing w:before="120" w:line="256" w:lineRule="auto"/>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2. Cân bằng nhiệt và cân bằng ẩm trong phòng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3682" w:type="dxa"/>
            <w:vAlign w:val="center"/>
          </w:tcPr>
          <w:p w:rsidR="0021653C" w:rsidRPr="001447FD" w:rsidRDefault="0021653C">
            <w:pPr>
              <w:pStyle w:val="BodyText3"/>
              <w:spacing w:line="276" w:lineRule="auto"/>
              <w:ind w:left="144" w:right="144"/>
              <w:rPr>
                <w:color w:val="000000"/>
                <w:sz w:val="26"/>
                <w:szCs w:val="26"/>
              </w:rPr>
            </w:pPr>
            <w:r w:rsidRPr="001447FD">
              <w:rPr>
                <w:color w:val="000000"/>
                <w:sz w:val="26"/>
                <w:szCs w:val="26"/>
              </w:rPr>
              <w:t>Chương 3. Xử lý nhiệt ẩm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11</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4. Thiết lập và tính toán sơ đồ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Hệ thống vận chuyển và phân phối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Chương 6. Tính chọn đường ống trong kỹ thuật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vAlign w:val="center"/>
          </w:tcPr>
          <w:p w:rsidR="0021653C" w:rsidRPr="001447FD"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60</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58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D25B06">
      <w:pPr>
        <w:tabs>
          <w:tab w:val="left" w:pos="2201"/>
        </w:tabs>
        <w:spacing w:before="120"/>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Chương:1 MỘT SỐ VẤN ĐỀ CHUNG VỀ HT ĐHKK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gian:.6giờ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 Trình bày được các khái niệm về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sự thay đổi trạng thái không khítrên cá đồ thị</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Đồ thị I-d, t-d và các quá trình thay đổi trạng thái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Ảnh hưởng của môi trường không khí đối với con người và sản xuất</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Khái niệm và phân loại hệ thống điều hòa không khí</w:t>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2</w:t>
      </w:r>
    </w:p>
    <w:p w:rsidR="0021653C" w:rsidRPr="001447FD" w:rsidRDefault="0021653C" w:rsidP="00D25B06">
      <w:pPr>
        <w:spacing w:before="120"/>
        <w:ind w:firstLine="284"/>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CÂN BẰNG NHIỆT VÀ CÂN BẰNG ẨM TRONG PHÒNG </w:t>
      </w:r>
    </w:p>
    <w:p w:rsidR="0021653C" w:rsidRPr="001447FD" w:rsidRDefault="0021653C" w:rsidP="00D25B06">
      <w:pPr>
        <w:spacing w:before="120"/>
        <w:ind w:left="6480" w:firstLine="720"/>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gian:.9giờ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trình cân bằng nhiệt và cân bằng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pháp tính toán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Phương trình cân bằng nhiệt và cân bằng ẩm.</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Tính toán nhiệt thừa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2.3 Tính toán ẩm thừa.</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3</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gian:.12giờ</w:t>
      </w:r>
      <w:r w:rsidRPr="001447FD">
        <w:rPr>
          <w:rFonts w:ascii="Times New Roman" w:hAnsi="Times New Roman" w:cs="Times New Roman"/>
          <w:b/>
          <w:bCs/>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XỬ LÝ NHIỆT ẨM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quá trình xử lý nhiệt trong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Các quá trình xử lý nhiệt ẩm không khí</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3.2 Các phương pháp và thiết bị xử lý nhiệt ẩm không khí</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4</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 giờ</w:t>
      </w:r>
      <w:r w:rsidRPr="001447FD">
        <w:rPr>
          <w:rFonts w:ascii="Times New Roman" w:hAnsi="Times New Roman" w:cs="Times New Roman"/>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THIẾT LẬP VÀ TÍNH TOÁN CÁC SƠ ĐỒ ĐHKK</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Thành lập các sơ đồ điều hòa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Cơ sở thiết lập sơ đồ điều hòa không khí</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Tính toán các sơ đồ điều hòa không khí theo đồ thị i-d</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toán các sơ đồ điều hòa không khí theo đồ thị t-d</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Chương: 5</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gian:.9giờ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HỆ THỐNG VẬN CHUYỂN VÀ PHÂN PHỐI KHÔNG KHÍ </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qúa trình tuần hoàn không khí trong phòng.</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 Tuần hoàn không khí trong phòng</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Hệ thống đường ống gió</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Các thiết bị phụ đường ống gió</w:t>
      </w:r>
    </w:p>
    <w:p w:rsidR="0021653C" w:rsidRPr="001447FD" w:rsidRDefault="0021653C" w:rsidP="00D25B06">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quạt gió</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6</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HỆ THỐNG ĐƯỜNG ỐNG TRONG KỸ THUẬT ĐHKK</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Sơ đồ cấp nước và phương pháp tính chọn.</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6.1 Hệ thống đường ống dẫn nước</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Sơ đồ cấp nước cho các thiết bị</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Tính toán đường ống dẫn nước và chọn bơm</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6.4 Tháp giải nhiệt và bình giãn nở</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  Dùng cho một lớp lý thuyết.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Trang thiết bị, máy móc:  máy chiếu.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Dụng cụ, học liệu,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Các sơ đồ hệ thống lạnh</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Giáo trình </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47"/>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Những kiến thức cơ bản về các hệ thống điều hòa không khí.</w:t>
      </w:r>
    </w:p>
    <w:p w:rsidR="0021653C" w:rsidRPr="001447FD" w:rsidRDefault="0021653C" w:rsidP="00301A2A">
      <w:pPr>
        <w:pStyle w:val="ListParagraph"/>
        <w:numPr>
          <w:ilvl w:val="0"/>
          <w:numId w:val="47"/>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phụ tải nhiệt.</w:t>
      </w:r>
    </w:p>
    <w:p w:rsidR="0021653C" w:rsidRPr="001447FD" w:rsidRDefault="0021653C" w:rsidP="00D25B06">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sơ đồ điều hòa thành thạo.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1447FD"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Hà Đăng Trung, Nguyễn Quân – CƠ SỞ KỸ THUẬT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Võ Chí Chính – GIÁO TRÌNH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Lê Chí Hiệp - KỸ THUẬT ĐIỀU HÒA KHÔNG KHÍ, NXBKH&amp;KT 2001</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Trần Ngọc Chấn - ĐIỀU HÒA KHÔNG KHÍ, NXBXD 2002</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Bùi Hải – TỰ ĐỘNG ĐIỀU KHIỂN HỆ THỐNG ĐIỀU HÒA KHÔNG KHÍ, NXBKH&amp;KT 2004 </w: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[7]. Nguyễn Duy Động - THÔNG GIÓ VÀ KỸ THUẬT XỬ LÝ KHÍ THẢI, NXBGD 2000</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C7138F">
      <w:pPr>
        <w:tabs>
          <w:tab w:val="center" w:pos="2127"/>
          <w:tab w:val="center" w:pos="6946"/>
        </w:tabs>
        <w:rPr>
          <w:rFonts w:ascii="Times New Roman" w:hAnsi="Times New Roman" w:cs="Times New Roman"/>
          <w:sz w:val="26"/>
          <w:szCs w:val="26"/>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TRANG BỊ ĐIỆN HỆ THỐNG LẠNH</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16</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(Lý thuyết: 43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301A2A">
      <w:pPr>
        <w:pStyle w:val="ListParagraph"/>
        <w:numPr>
          <w:ilvl w:val="0"/>
          <w:numId w:val="48"/>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301A2A">
      <w:pPr>
        <w:pStyle w:val="ListParagraph"/>
        <w:numPr>
          <w:ilvl w:val="0"/>
          <w:numId w:val="2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301A2A">
      <w:pPr>
        <w:pStyle w:val="ListParagraph"/>
        <w:numPr>
          <w:ilvl w:val="0"/>
          <w:numId w:val="48"/>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49"/>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21653C" w:rsidRPr="001447FD" w:rsidRDefault="0021653C" w:rsidP="00301A2A">
      <w:pPr>
        <w:pStyle w:val="ListParagraph"/>
        <w:numPr>
          <w:ilvl w:val="0"/>
          <w:numId w:val="49"/>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Trình bày và phân tích được nguyên lý làm việc của các mạch điện.</w:t>
      </w:r>
    </w:p>
    <w:p w:rsidR="0021653C" w:rsidRPr="001447FD" w:rsidRDefault="0021653C" w:rsidP="00301A2A">
      <w:pPr>
        <w:pStyle w:val="ListParagraph"/>
        <w:numPr>
          <w:ilvl w:val="0"/>
          <w:numId w:val="20"/>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trang bị điện.</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Lập được quy trình lắp đặt, vận hành và sửa chữa mạch điện.</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điện cầm tay dùng trong lắp đặt mạch điện</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Sửa chữa những hư hỏng thường gặp trong mạch điện.</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Lắp đặt được mạch điện theo sơ đồ nguyên lý và sơ đồ đi dây.</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khí cụ điện, thiết bị điện phù hợp với phụ tải.</w:t>
      </w:r>
    </w:p>
    <w:p w:rsidR="0021653C" w:rsidRPr="001447FD" w:rsidRDefault="0021653C" w:rsidP="00301A2A">
      <w:pPr>
        <w:pStyle w:val="ListParagraph"/>
        <w:numPr>
          <w:ilvl w:val="0"/>
          <w:numId w:val="5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Đảm bảo an toàn, cẩn thận, tỷ mỉ, gọn gàng, ngăn nắp nơi thực tập.</w:t>
      </w:r>
    </w:p>
    <w:p w:rsidR="0021653C" w:rsidRPr="001447FD" w:rsidRDefault="0021653C" w:rsidP="00301A2A">
      <w:pPr>
        <w:pStyle w:val="ListParagraph"/>
        <w:numPr>
          <w:ilvl w:val="0"/>
          <w:numId w:val="20"/>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301A2A">
      <w:pPr>
        <w:pStyle w:val="ListParagraph"/>
        <w:numPr>
          <w:ilvl w:val="0"/>
          <w:numId w:val="51"/>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đọc hiểu các sơ đồ mạch điện</w:t>
      </w:r>
      <w:r w:rsidRPr="001447FD">
        <w:rPr>
          <w:rFonts w:ascii="Times New Roman" w:hAnsi="Times New Roman" w:cs="Times New Roman"/>
          <w:color w:val="000000"/>
          <w:sz w:val="26"/>
          <w:szCs w:val="26"/>
        </w:rPr>
        <w:t>.</w:t>
      </w:r>
    </w:p>
    <w:p w:rsidR="0021653C" w:rsidRPr="001447FD" w:rsidRDefault="0021653C" w:rsidP="00301A2A">
      <w:pPr>
        <w:pStyle w:val="ListParagraph"/>
        <w:numPr>
          <w:ilvl w:val="0"/>
          <w:numId w:val="51"/>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Thiết kế được các mạch điện theo yêu cầu.</w:t>
      </w:r>
    </w:p>
    <w:p w:rsidR="0021653C" w:rsidRPr="001447FD" w:rsidRDefault="0021653C" w:rsidP="00301A2A">
      <w:pPr>
        <w:pStyle w:val="ListParagraph"/>
        <w:numPr>
          <w:ilvl w:val="0"/>
          <w:numId w:val="48"/>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52"/>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3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pt-BR"/>
              </w:rPr>
              <w:t>Chương 1: Khí Cụ Điện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9"/>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Chương 2: Ứng Dụng Khí Cụ Điện Điều Khiển Các Mạch Điện Thông Dụng</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15</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14</w:t>
            </w:r>
          </w:p>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7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Chương 3: Ứng Dụng Khí Cụ  Điện Điều Khiển các Mạch Điện Hệ Thống Lạnh</w:t>
            </w:r>
          </w:p>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43</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pt-BR"/>
        </w:rPr>
        <w:t>KHÍ CỤ ĐIỆN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pStyle w:val="ListParagraph"/>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21653C" w:rsidRPr="001447FD" w:rsidRDefault="0021653C" w:rsidP="00301A2A">
      <w:pPr>
        <w:pStyle w:val="ListParagraph"/>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21653C" w:rsidRPr="001447FD" w:rsidRDefault="0021653C" w:rsidP="00301A2A">
      <w:pPr>
        <w:pStyle w:val="ListParagraph"/>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1447FD" w:rsidRDefault="0021653C" w:rsidP="00301A2A">
      <w:pPr>
        <w:pStyle w:val="ListParagraph"/>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Công tắc, nút nhấn, cầu dao</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Cấu tạo, ký hiệu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Điều kiện lựa chọn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2. Công tắc tơ</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2.1. Khái niệm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Nguyên lý hoạt động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2.6. Điều kiện lựa chọn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Cầu chì</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Nguyên lý làm việc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3.6. Lựa chọn cầu chì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3.7. Tra cứu cầu chì của một số hãng sản xuất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  Rơle ( rơle trung gian (kiếng), rơle thời gian, rơle nhiệt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4.1. Khái niệm và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Phân loại.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Đặc tính rơ-le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de-DE"/>
        </w:rPr>
        <w:t>ÝìNG DUòNG KHIì CUò ÐIÊòN ÐIÊÌU KHIÊÒN CAìC MAòCH ÐIÊòN THÔNG DUòNG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bày được nguyên lý làm việc của mạch điện</w:t>
      </w:r>
    </w:p>
    <w:p w:rsidR="0021653C" w:rsidRPr="001447FD" w:rsidRDefault="0021653C" w:rsidP="00301A2A">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bày được quy trình lắp mạch điện theo sơ đồ nguyên lý</w:t>
      </w:r>
    </w:p>
    <w:p w:rsidR="0021653C" w:rsidRPr="001447FD" w:rsidRDefault="0021653C" w:rsidP="00301A2A">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301A2A">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1. </w:t>
      </w:r>
      <w:r w:rsidRPr="001447FD">
        <w:rPr>
          <w:rFonts w:ascii="Times New Roman" w:hAnsi="Times New Roman" w:cs="Times New Roman"/>
          <w:sz w:val="26"/>
          <w:szCs w:val="26"/>
          <w:lang w:val="pt-BR"/>
        </w:rPr>
        <w:t>Mạch điện điều khiển đèn sử dụng công tắc tơ</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pt-BR"/>
        </w:rPr>
        <w:tab/>
        <w:t xml:space="preserve">1.1. </w:t>
      </w:r>
      <w:r w:rsidRPr="001447FD">
        <w:rPr>
          <w:rFonts w:ascii="Times New Roman" w:hAnsi="Times New Roman" w:cs="Times New Roman"/>
          <w:sz w:val="26"/>
          <w:szCs w:val="26"/>
        </w:rPr>
        <w:t>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1.4.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1.</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1.6. Nguyên lý làm 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2. Mạch điện điều khiển động cơ một pha sử dụng công tắc tơ</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2</w:t>
      </w:r>
      <w:r w:rsidRPr="001447FD">
        <w:rPr>
          <w:rFonts w:ascii="Times New Roman" w:hAnsi="Times New Roman" w:cs="Times New Roman"/>
          <w:sz w:val="26"/>
          <w:szCs w:val="26"/>
          <w:lang w:val="pt-BR"/>
        </w:rPr>
        <w:t xml:space="preserve">.1. </w:t>
      </w:r>
      <w:r w:rsidRPr="001447FD">
        <w:rPr>
          <w:rFonts w:ascii="Times New Roman" w:hAnsi="Times New Roman" w:cs="Times New Roman"/>
          <w:sz w:val="26"/>
          <w:szCs w:val="26"/>
        </w:rPr>
        <w:t>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2.4.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2.</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2.6. Nguyên lý làm 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3. Mạch điện điều khiển tự động hai động cơ một pha làm việc theo thứ tự (Dùng rơ le thời gian)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3.1.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3.6. Nguyên lý làm 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4. Mạch điện điều khiển đảo chiều quay động cơ không đồng bộ 3 pha</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4.1.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4.6. Nguyên lý làm 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Mạch điện điều khiển 2 động cơ hoạt động luân phiên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r>
      <w:r>
        <w:rPr>
          <w:rFonts w:ascii="Times New Roman" w:hAnsi="Times New Roman" w:cs="Times New Roman"/>
          <w:sz w:val="26"/>
          <w:szCs w:val="26"/>
        </w:rPr>
        <w:t>4.</w:t>
      </w:r>
      <w:r w:rsidRPr="001447FD">
        <w:rPr>
          <w:rFonts w:ascii="Times New Roman" w:hAnsi="Times New Roman" w:cs="Times New Roman"/>
          <w:sz w:val="26"/>
          <w:szCs w:val="26"/>
        </w:rPr>
        <w:t>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6. Nguyên lý làm việc của mạch điện</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pt-BR"/>
        </w:rPr>
        <w:t>ỨNG DỤNG KHÍ CỤ ĐIỆN ĐIỀU KHIỂN CÁC MẠCH ĐIỆN HỆ THỐNG LẠNH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301A2A">
      <w:pPr>
        <w:numPr>
          <w:ilvl w:val="0"/>
          <w:numId w:val="55"/>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bày được nguyên lý làm việc của mạch điện</w:t>
      </w:r>
    </w:p>
    <w:p w:rsidR="0021653C" w:rsidRPr="001447FD" w:rsidRDefault="0021653C" w:rsidP="00301A2A">
      <w:pPr>
        <w:numPr>
          <w:ilvl w:val="0"/>
          <w:numId w:val="55"/>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bày được quy trình lắp mạch điện theo sơ đồ nguyên lý</w:t>
      </w:r>
    </w:p>
    <w:p w:rsidR="0021653C" w:rsidRPr="001447FD" w:rsidRDefault="0021653C" w:rsidP="00301A2A">
      <w:pPr>
        <w:numPr>
          <w:ilvl w:val="0"/>
          <w:numId w:val="55"/>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301A2A">
      <w:pPr>
        <w:pStyle w:val="ListParagraph"/>
        <w:numPr>
          <w:ilvl w:val="0"/>
          <w:numId w:val="55"/>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 xml:space="preserve">1. Mạch điện điều khiển động cơ máy nén khởi động sao – tam giác </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1.1.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1.6. Nguyên lý làm 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Mạch điện điều khiển điều hòa không khí</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2.1.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2.6. Nguyên lý làm 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 Mạch điện điều khiển kho lạnh</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3.1. Sơ đồ nguyên lý 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3.6. Nguyên lý làm việc của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điện hệ thống máy lạnh chiller</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Sơ đồ nguyên lý 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Tính chọn công tắc tơ</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4.6. Nguyên lý làm việc của mạch điện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Mạch điện điều khiển máy nén lạnh có sử dụng rơ le áp suất cao (high pressure switch) và rơ le áp suất thấp (low pressure switch)</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Sơ đồ nguyên lý 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Tính chọn công tắc tơ</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6. Nguyên lý làm việc của mạch điện</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trang bị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Mô hình các mạch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5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Các cơ bản về khí cụ điện.</w:t>
      </w:r>
    </w:p>
    <w:p w:rsidR="0021653C" w:rsidRPr="001447FD" w:rsidRDefault="0021653C" w:rsidP="00301A2A">
      <w:pPr>
        <w:pStyle w:val="ListParagraph"/>
        <w:numPr>
          <w:ilvl w:val="0"/>
          <w:numId w:val="5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Phương pháp tính toán mạch điện chọn cầu dao, cầu chì, công tắc tơ</w:t>
      </w:r>
    </w:p>
    <w:p w:rsidR="0021653C" w:rsidRPr="001447FD" w:rsidRDefault="0021653C" w:rsidP="00301A2A">
      <w:pPr>
        <w:pStyle w:val="ListParagraph"/>
        <w:numPr>
          <w:ilvl w:val="0"/>
          <w:numId w:val="5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Các kiến thức về nguyên lý, cấu tạo, đặc tính và ứng dụng các mạch điện.</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tập, nếu vắng phải có lý 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 Nguyễn Đức Lợi. Tự động hoá trong hệ thống lạnh. NXB Giáo dục.</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Thực hành kỹ thuật Cơ điện lạnh – NXB Đà Nẵng 2004</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C7138F">
      <w:pPr>
        <w:outlineLvl w:val="0"/>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LẠNH CƠ BẢN</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17</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86 giờ; Kiểm tra: 4 giờ)</w:t>
      </w:r>
    </w:p>
    <w:p w:rsidR="0021653C" w:rsidRPr="001447FD" w:rsidRDefault="0021653C" w:rsidP="00301A2A">
      <w:pPr>
        <w:pStyle w:val="ListParagraph"/>
        <w:numPr>
          <w:ilvl w:val="0"/>
          <w:numId w:val="57"/>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r w:rsidRPr="001447FD">
        <w:rPr>
          <w:rFonts w:ascii="Times New Roman" w:hAnsi="Times New Roman" w:cs="Times New Roman"/>
          <w:sz w:val="26"/>
          <w:szCs w:val="26"/>
          <w:lang w:val="pt-BR"/>
        </w:rPr>
        <w:t>.</w:t>
      </w:r>
    </w:p>
    <w:p w:rsidR="0021653C" w:rsidRPr="001447FD" w:rsidRDefault="0021653C" w:rsidP="00301A2A">
      <w:pPr>
        <w:pStyle w:val="ListParagraph"/>
        <w:numPr>
          <w:ilvl w:val="0"/>
          <w:numId w:val="57"/>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58"/>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1447FD" w:rsidRDefault="0021653C" w:rsidP="00301A2A">
      <w:pPr>
        <w:pStyle w:val="ListParagraph"/>
        <w:numPr>
          <w:ilvl w:val="0"/>
          <w:numId w:val="58"/>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cấu tạo, nguyên lý làm việc của các thiết bị trong hệ thống lạnh</w:t>
      </w:r>
    </w:p>
    <w:p w:rsidR="0021653C" w:rsidRPr="001447FD" w:rsidRDefault="0021653C" w:rsidP="00301A2A">
      <w:pPr>
        <w:pStyle w:val="ListParagraph"/>
        <w:numPr>
          <w:ilvl w:val="0"/>
          <w:numId w:val="20"/>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301A2A">
      <w:pPr>
        <w:pStyle w:val="ListParagraph"/>
        <w:numPr>
          <w:ilvl w:val="0"/>
          <w:numId w:val="59"/>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301A2A">
      <w:pPr>
        <w:pStyle w:val="ListParagraph"/>
        <w:numPr>
          <w:ilvl w:val="0"/>
          <w:numId w:val="59"/>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và sửa chữa các hư hỏng về điện cơ và các thiết bị điện dân dụng.</w:t>
      </w:r>
    </w:p>
    <w:p w:rsidR="0021653C" w:rsidRPr="001447FD" w:rsidRDefault="0021653C" w:rsidP="00301A2A">
      <w:pPr>
        <w:pStyle w:val="ListParagraph"/>
        <w:numPr>
          <w:ilvl w:val="0"/>
          <w:numId w:val="59"/>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cơ bản các mạch điện điều khiển.</w:t>
      </w:r>
    </w:p>
    <w:p w:rsidR="0021653C" w:rsidRPr="001447FD" w:rsidRDefault="0021653C" w:rsidP="00301A2A">
      <w:pPr>
        <w:pStyle w:val="ListParagraph"/>
        <w:numPr>
          <w:ilvl w:val="0"/>
          <w:numId w:val="59"/>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gió đá trong sửa chữa lạnh.</w:t>
      </w:r>
    </w:p>
    <w:p w:rsidR="0021653C" w:rsidRPr="001447FD" w:rsidRDefault="0021653C" w:rsidP="00301A2A">
      <w:pPr>
        <w:pStyle w:val="ListParagraph"/>
        <w:numPr>
          <w:ilvl w:val="0"/>
          <w:numId w:val="59"/>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kỹ thuật điện.</w:t>
      </w:r>
    </w:p>
    <w:p w:rsidR="0021653C" w:rsidRPr="001447FD" w:rsidRDefault="0021653C" w:rsidP="00301A2A">
      <w:pPr>
        <w:pStyle w:val="ListParagraph"/>
        <w:numPr>
          <w:ilvl w:val="0"/>
          <w:numId w:val="20"/>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301A2A">
      <w:pPr>
        <w:pStyle w:val="ListParagraph"/>
        <w:numPr>
          <w:ilvl w:val="0"/>
          <w:numId w:val="6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các công việc</w:t>
      </w:r>
      <w:r w:rsidRPr="001447FD">
        <w:rPr>
          <w:rFonts w:ascii="Times New Roman" w:hAnsi="Times New Roman" w:cs="Times New Roman"/>
          <w:color w:val="000000"/>
          <w:sz w:val="26"/>
          <w:szCs w:val="26"/>
        </w:rPr>
        <w:t>.</w:t>
      </w:r>
    </w:p>
    <w:p w:rsidR="0021653C" w:rsidRPr="001447FD" w:rsidRDefault="0021653C" w:rsidP="00301A2A">
      <w:pPr>
        <w:pStyle w:val="ListParagraph"/>
        <w:numPr>
          <w:ilvl w:val="0"/>
          <w:numId w:val="60"/>
        </w:numPr>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es-ES"/>
        </w:rPr>
        <w:t>Cẩn thận, kiên trì, làm việc nhóm và có trách nhiệm với công việc được giao</w:t>
      </w:r>
    </w:p>
    <w:p w:rsidR="0021653C" w:rsidRPr="001447FD" w:rsidRDefault="0021653C" w:rsidP="00301A2A">
      <w:pPr>
        <w:pStyle w:val="ListParagraph"/>
        <w:numPr>
          <w:ilvl w:val="0"/>
          <w:numId w:val="57"/>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C7138F">
      <w:p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79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nl-NL"/>
              </w:rPr>
              <w:t>Các Kiến Thức Cơ Bản Về An Toàn Và Dụng Cụ Nghề</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nl-NL"/>
              </w:rPr>
              <w:t>Đấu Điện Dân Dụng 1 Pha</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nl-NL"/>
              </w:rPr>
              <w:t>Chương 3: Đấu Các Mạnh Điện 3 Pha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3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nl-NL"/>
              </w:rPr>
            </w:pPr>
            <w:r w:rsidRPr="001447FD">
              <w:rPr>
                <w:rFonts w:ascii="Times New Roman" w:hAnsi="Times New Roman" w:cs="Times New Roman"/>
                <w:sz w:val="26"/>
                <w:szCs w:val="26"/>
              </w:rPr>
              <w:t>Chương 4: Kỹ Thuật Hàn Gió Đá</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86</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nl-NL"/>
        </w:rPr>
        <w:t>CÁC KIẾN THỨC CƠ BẢN VỀ AN TOÀN VÀ DỤNG CỤ NGHỀ</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18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thao tác an toàn để tránh tai nạn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thực hiện sơ cứu người bị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Sử dụng thành thạo các loại đồng hồ đo điện và đồng hồ đo trong lạnh.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Kỹ thuật an toàn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Các biện pháp an toàn điện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Thao tác cấp cứu người bị điện giật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2. Sử dụng các đồng hồ đo trong lạnh</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Sử dụng các dụng cụ cầm tay trong sửa chữa lạnh</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nl-NL"/>
        </w:rPr>
        <w:t>ÐẤU ÐIỆN DÂN DỤNG 1 PHA</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mạch đèn thông dụng.</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quạt bàn, quạt trần.</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Xác định các đầu dây động cơ không đồng bộ 1 và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r>
      <w:r w:rsidRPr="001447FD">
        <w:rPr>
          <w:rFonts w:ascii="Times New Roman" w:hAnsi="Times New Roman" w:cs="Times New Roman"/>
          <w:b/>
          <w:bCs/>
          <w:sz w:val="26"/>
          <w:szCs w:val="26"/>
          <w:lang w:val="nl-NL"/>
        </w:rPr>
        <w:t xml:space="preserve">- </w:t>
      </w:r>
      <w:r w:rsidRPr="001447FD">
        <w:rPr>
          <w:rFonts w:ascii="Times New Roman" w:hAnsi="Times New Roman" w:cs="Times New Roman"/>
          <w:sz w:val="26"/>
          <w:szCs w:val="26"/>
          <w:lang w:val="nl-NL"/>
        </w:rPr>
        <w:t>Sửa chữa những hư hỏng thông thường của mạch đèn.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b/>
          <w:bCs/>
          <w:sz w:val="26"/>
          <w:szCs w:val="26"/>
          <w:lang w:val="nl-NL"/>
        </w:rPr>
        <w:tab/>
        <w:t>-</w:t>
      </w:r>
      <w:r w:rsidRPr="001447FD">
        <w:rPr>
          <w:rFonts w:ascii="Times New Roman" w:hAnsi="Times New Roman" w:cs="Times New Roman"/>
          <w:sz w:val="26"/>
          <w:szCs w:val="26"/>
          <w:lang w:val="nl-NL"/>
        </w:rPr>
        <w:t xml:space="preserve"> Đấu mạch đảm bảo yêu cầu mỹ thuật, an toàn.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sv-SE"/>
        </w:rPr>
        <w:tab/>
        <w:t xml:space="preserve">2.1. </w:t>
      </w:r>
      <w:r w:rsidRPr="001447FD">
        <w:rPr>
          <w:rFonts w:ascii="Times New Roman" w:hAnsi="Times New Roman" w:cs="Times New Roman"/>
          <w:sz w:val="26"/>
          <w:szCs w:val="26"/>
          <w:lang w:val="nl-NL"/>
        </w:rPr>
        <w:t xml:space="preserve">Đấu điện các mạch đèn thông dụng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 xml:space="preserve">2.2. Đấu điện động cơ không đồng bộ 1 pha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2.3. Đấu điện quạt giải nhiệt</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 xml:space="preserve">2.4. Đấu điện động cơ không đồng bộ  3 pha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2.</w:t>
      </w:r>
      <w:r>
        <w:rPr>
          <w:rFonts w:ascii="Times New Roman" w:hAnsi="Times New Roman" w:cs="Times New Roman"/>
          <w:sz w:val="26"/>
          <w:szCs w:val="26"/>
          <w:lang w:val="nl-NL"/>
        </w:rPr>
        <w:t>4.</w:t>
      </w:r>
      <w:r w:rsidRPr="001447FD">
        <w:rPr>
          <w:rFonts w:ascii="Times New Roman" w:hAnsi="Times New Roman" w:cs="Times New Roman"/>
          <w:sz w:val="26"/>
          <w:szCs w:val="26"/>
          <w:lang w:val="nl-NL"/>
        </w:rPr>
        <w:t xml:space="preserve"> Xác định các đầu dây máy biến áp</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nl-NL"/>
        </w:rPr>
        <w:t>ĐẤU CÁC MẠNH ĐIỆN 3 PHA CƠ BẢN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Kiểm tra được hư hỏng của các khí cụ điện.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Đọc được các thông số trên các khí cụ điện.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Lắp các khí cụ điện theo yêu cầu.</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Đọc sơ đồ mạch điện 3 pha.</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Đấu mạch điện điều khiển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Sửa chữa một số hư hỏng thông thường trên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3.1. Kiểm tra các khí cụ điện</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Đấu mạch điện khởi động trực tiếp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Đấu mạch điện tuần tự cho 2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Đấu mạch điện báo sự cố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Đấu mạch điện đảo chiều quay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3.6. Đấu mạch điện giảm dòng khởi động Υ-Δ cho động cơ KĐB 3 pha</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nl-NL"/>
        </w:rPr>
        <w:t>KỸ THUẬT HÀN GIÓ ÐÁ</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Sử dụng an toàn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Cách mồi và điều chỉnh ngọn lửa.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Cách hàn nối ống phục vụ sửa chữa lạnh.</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Hàn đúng kỹ thuật ống kim loại đồng và sắt.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4.1. Sử dụng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4.2. Mồi chỉnh ngọn lửa hàn.</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4.3. Kỹ thuật hàn ống  cùng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4.4. Kỹ thuật hàn ống khác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 xml:space="preserve"> .</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Kỹ thuật hàn ống sắt và đồng.</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4.6. Kỹ thuật hàn bít ống có áp lực.</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4.7. Kỹ thuật hàn phin lọc.</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lạnh cơ bản.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đèn chiếu sáng.</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điều khiển công tắc tơ.</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Bộ hàn gió đá, êtô, bàn để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Dây điện, bạc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Dụng cụ người thợ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6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Đấu các mạch đèn chiếu sáng.</w:t>
      </w:r>
    </w:p>
    <w:p w:rsidR="0021653C" w:rsidRPr="001447FD" w:rsidRDefault="0021653C" w:rsidP="00301A2A">
      <w:pPr>
        <w:pStyle w:val="ListParagraph"/>
        <w:numPr>
          <w:ilvl w:val="0"/>
          <w:numId w:val="6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Đấu mạch điều khiển động cơ không đồng bộ 1 pha và 3 pha</w:t>
      </w:r>
    </w:p>
    <w:p w:rsidR="0021653C" w:rsidRPr="001447FD" w:rsidRDefault="0021653C" w:rsidP="00301A2A">
      <w:pPr>
        <w:pStyle w:val="ListParagraph"/>
        <w:numPr>
          <w:ilvl w:val="0"/>
          <w:numId w:val="6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Kỹ thuật hàn gió đá.</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w:t>
      </w:r>
      <w:r w:rsidRPr="001447FD">
        <w:rPr>
          <w:rFonts w:ascii="Times New Roman" w:hAnsi="Times New Roman" w:cs="Times New Roman"/>
          <w:sz w:val="26"/>
          <w:szCs w:val="26"/>
          <w:lang w:val="sv-SE"/>
        </w:rPr>
        <w:t xml:space="preserve">thực hành </w:t>
      </w:r>
      <w:r w:rsidRPr="001447FD">
        <w:rPr>
          <w:rFonts w:ascii="Times New Roman" w:hAnsi="Times New Roman" w:cs="Times New Roman"/>
          <w:sz w:val="26"/>
          <w:szCs w:val="26"/>
        </w:rPr>
        <w:t xml:space="preserve">(150 phút)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thực hiện các bài thực hành.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thực hành, nếu vắng phải có lý 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Nguyễn Văn Tài – Kỹ Thuật Điện Lạnh  - Năm 2003.</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Trần Khánh Hà - Tủ Lạnh, Máy Điều Hòa Nhiệt Độ Dân Dụng.</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Châu Ngọc Thạch  - Thực Hành Máy Điện  - NXB Giáo dục 1988.</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Nguyễn Đức Lợi - Dạy Nghề Sửa Chữa Tủ Lạnh Và Máy Điều Hoà  Dân Dụng  - Nhà xuất bản giáo dục  2006.</w:t>
      </w:r>
    </w:p>
    <w:p w:rsidR="0021653C" w:rsidRPr="001447FD" w:rsidRDefault="0021653C" w:rsidP="00C7138F">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C7138F">
      <w:pPr>
        <w:spacing w:line="312" w:lineRule="auto"/>
        <w:jc w:val="both"/>
        <w:outlineLvl w:val="0"/>
        <w:rPr>
          <w:rFonts w:ascii="Times New Roman" w:hAnsi="Times New Roman" w:cs="Times New Roman"/>
          <w:b/>
          <w:bCs/>
          <w:sz w:val="26"/>
          <w:szCs w:val="26"/>
          <w:lang w:val="pt-BR"/>
        </w:rPr>
      </w:pPr>
    </w:p>
    <w:p w:rsidR="0021653C" w:rsidRPr="001447FD" w:rsidRDefault="0021653C" w:rsidP="00C7138F">
      <w:pPr>
        <w:tabs>
          <w:tab w:val="center" w:pos="2127"/>
          <w:tab w:val="center" w:pos="6946"/>
        </w:tabs>
        <w:rPr>
          <w:rFonts w:ascii="Times New Roman" w:hAnsi="Times New Roman" w:cs="Times New Roman"/>
          <w:sz w:val="26"/>
          <w:szCs w:val="26"/>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E978B2">
      <w:pPr>
        <w:spacing w:line="312" w:lineRule="auto"/>
        <w:jc w:val="both"/>
        <w:outlineLvl w:val="0"/>
        <w:rPr>
          <w:rFonts w:ascii="Times New Roman" w:hAnsi="Times New Roman" w:cs="Times New Roman"/>
          <w:b/>
          <w:bCs/>
          <w:sz w:val="26"/>
          <w:szCs w:val="26"/>
          <w:lang w:val="pt-BR"/>
        </w:rPr>
      </w:pPr>
    </w:p>
    <w:p w:rsidR="0021653C" w:rsidRPr="001447FD" w:rsidRDefault="0021653C" w:rsidP="00E978B2">
      <w:pPr>
        <w:jc w:val="center"/>
        <w:outlineLvl w:val="0"/>
        <w:rPr>
          <w:rFonts w:ascii="Times New Roman" w:hAnsi="Times New Roman" w:cs="Times New Roman"/>
          <w:b/>
          <w:bCs/>
          <w:sz w:val="26"/>
          <w:szCs w:val="26"/>
          <w:lang w:val="pt-BR"/>
        </w:rPr>
      </w:pPr>
    </w:p>
    <w:p w:rsidR="0021653C" w:rsidRPr="001447FD" w:rsidRDefault="0021653C" w:rsidP="00E978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978B2">
      <w:pPr>
        <w:jc w:val="center"/>
        <w:rPr>
          <w:rFonts w:ascii="Times New Roman" w:hAnsi="Times New Roman" w:cs="Times New Roman"/>
          <w:i/>
          <w:iCs/>
          <w:sz w:val="26"/>
          <w:szCs w:val="26"/>
          <w:lang w:val="pt-BR"/>
        </w:rPr>
      </w:pPr>
    </w:p>
    <w:p w:rsidR="0021653C" w:rsidRPr="001447FD" w:rsidRDefault="0021653C" w:rsidP="00E978B2">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 xml:space="preserve">ANH VĂN CHUYÊN NGÀNH </w:t>
      </w:r>
    </w:p>
    <w:p w:rsidR="0021653C" w:rsidRPr="001447FD" w:rsidRDefault="0021653C" w:rsidP="00E978B2">
      <w:pPr>
        <w:spacing w:before="120" w:line="276"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18</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(Lý thuyết: 14 giờ; Thực hành, thí nghiệm, thảo luận, bài tập: 15 giờ; Kiểm tra: 1 giờ)</w:t>
      </w:r>
    </w:p>
    <w:p w:rsidR="0021653C" w:rsidRPr="001447FD" w:rsidRDefault="0021653C" w:rsidP="00301A2A">
      <w:pPr>
        <w:pStyle w:val="ListParagraph"/>
        <w:numPr>
          <w:ilvl w:val="0"/>
          <w:numId w:val="62"/>
        </w:numPr>
        <w:tabs>
          <w:tab w:val="left" w:pos="397"/>
        </w:tabs>
        <w:spacing w:before="120" w:line="276" w:lineRule="auto"/>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ascii="Times New Roman" w:hAnsi="Times New Roman" w:cs="Times New Roman"/>
          <w:sz w:val="26"/>
          <w:szCs w:val="26"/>
          <w:lang w:val="vi-VN"/>
        </w:rPr>
        <w:t xml:space="preserve"> </w:t>
      </w:r>
    </w:p>
    <w:p w:rsidR="0021653C" w:rsidRPr="001447FD"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21653C" w:rsidRPr="001447FD" w:rsidRDefault="0021653C" w:rsidP="00301A2A">
      <w:pPr>
        <w:pStyle w:val="ListParagraph"/>
        <w:numPr>
          <w:ilvl w:val="0"/>
          <w:numId w:val="62"/>
        </w:numPr>
        <w:tabs>
          <w:tab w:val="left" w:pos="397"/>
        </w:tabs>
        <w:spacing w:before="120" w:line="276"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lang w:val="vi-VN"/>
        </w:rPr>
        <w:t>hiểu được các thông tin về lĩnh vực Nhiệt, Điện lạnh trên mạng Internet.</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21653C" w:rsidRPr="001447FD" w:rsidRDefault="0021653C" w:rsidP="00301A2A">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 Nội dung học phần:</w:t>
      </w:r>
    </w:p>
    <w:p w:rsidR="0021653C" w:rsidRPr="001447FD" w:rsidRDefault="0021653C" w:rsidP="00301A2A">
      <w:pPr>
        <w:pStyle w:val="ListParagraph"/>
        <w:numPr>
          <w:ilvl w:val="0"/>
          <w:numId w:val="64"/>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850"/>
        <w:gridCol w:w="993"/>
        <w:gridCol w:w="1907"/>
        <w:gridCol w:w="1015"/>
      </w:tblGrid>
      <w:tr w:rsidR="0021653C" w:rsidRPr="001447FD">
        <w:trPr>
          <w:trHeight w:val="454"/>
          <w:tblHeader/>
        </w:trPr>
        <w:tc>
          <w:tcPr>
            <w:tcW w:w="621" w:type="dxa"/>
            <w:vMerge w:val="restart"/>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Số TT</w:t>
            </w:r>
          </w:p>
        </w:tc>
        <w:tc>
          <w:tcPr>
            <w:tcW w:w="4214" w:type="dxa"/>
            <w:vMerge w:val="restart"/>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4765" w:type="dxa"/>
            <w:gridSpan w:val="4"/>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850"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số</w:t>
            </w:r>
          </w:p>
        </w:tc>
        <w:tc>
          <w:tcPr>
            <w:tcW w:w="993"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1907"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1015"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tra</w:t>
            </w:r>
          </w:p>
          <w:p w:rsidR="0021653C" w:rsidRPr="001447FD" w:rsidRDefault="0021653C">
            <w:pPr>
              <w:spacing w:line="256" w:lineRule="auto"/>
              <w:rPr>
                <w:rFonts w:ascii="Times New Roman" w:hAnsi="Times New Roman" w:cs="Times New Roman"/>
                <w:sz w:val="26"/>
                <w:szCs w:val="26"/>
              </w:rPr>
            </w:pPr>
          </w:p>
        </w:tc>
      </w:tr>
      <w:tr w:rsidR="0021653C" w:rsidRPr="001447FD">
        <w:trPr>
          <w:trHeight w:val="104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rPr>
                <w:rFonts w:ascii="Times New Roman" w:hAnsi="Times New Roman" w:cs="Times New Roman"/>
                <w:sz w:val="26"/>
                <w:szCs w:val="26"/>
              </w:rPr>
            </w:pP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 xml:space="preserve">Bài thứ 1: </w:t>
            </w:r>
            <w:r w:rsidRPr="001447FD">
              <w:rPr>
                <w:rFonts w:ascii="Times New Roman" w:hAnsi="Times New Roman" w:cs="Times New Roman"/>
                <w:b/>
                <w:bCs/>
                <w:i/>
                <w:iCs/>
                <w:caps/>
                <w:sz w:val="26"/>
                <w:szCs w:val="26"/>
              </w:rPr>
              <w:t>Unit 1: Engineering –</w:t>
            </w:r>
            <w:r w:rsidRPr="001447FD">
              <w:rPr>
                <w:rFonts w:ascii="Times New Roman" w:hAnsi="Times New Roman" w:cs="Times New Roman"/>
                <w:b/>
                <w:bCs/>
                <w:i/>
                <w:iCs/>
                <w:caps/>
                <w:sz w:val="26"/>
                <w:szCs w:val="26"/>
                <w:lang w:val="vi-VN"/>
              </w:rPr>
              <w:t xml:space="preserve"> </w:t>
            </w:r>
            <w:r w:rsidRPr="001447FD">
              <w:rPr>
                <w:rFonts w:ascii="Times New Roman" w:hAnsi="Times New Roman" w:cs="Times New Roman"/>
                <w:b/>
                <w:bCs/>
                <w:i/>
                <w:iCs/>
                <w:caps/>
                <w:sz w:val="26"/>
                <w:szCs w:val="26"/>
              </w:rPr>
              <w:t>What’s it all about?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87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UNIT 2: CENTRAL HEATING</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58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p>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b/>
                <w:bCs/>
                <w:i/>
                <w:iCs/>
                <w:sz w:val="26"/>
                <w:szCs w:val="26"/>
              </w:rPr>
              <w:t>-TERM TEST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63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p>
          <w:p w:rsidR="0021653C" w:rsidRPr="001447FD"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76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6</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4835" w:type="dxa"/>
            <w:gridSpan w:val="2"/>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850"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93"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907"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Bài thứ 1: </w:t>
      </w:r>
      <w:r w:rsidRPr="001447FD">
        <w:rPr>
          <w:rFonts w:ascii="Times New Roman" w:hAnsi="Times New Roman" w:cs="Times New Roman"/>
          <w:b/>
          <w:bCs/>
          <w:i/>
          <w:iCs/>
          <w:caps/>
          <w:sz w:val="26"/>
          <w:szCs w:val="26"/>
        </w:rPr>
        <w:t xml:space="preserve">Engineering –What’s it all about?        </w:t>
      </w:r>
      <w:r w:rsidRPr="001447FD">
        <w:rPr>
          <w:rFonts w:ascii="Times New Roman" w:hAnsi="Times New Roman" w:cs="Times New Roman"/>
          <w:sz w:val="26"/>
          <w:szCs w:val="26"/>
          <w:lang w:val="pt-BR"/>
        </w:rPr>
        <w:t>Thời gian: 4 giờ</w:t>
      </w:r>
    </w:p>
    <w:p w:rsidR="0021653C" w:rsidRPr="001447FD" w:rsidRDefault="0021653C" w:rsidP="00E978B2">
      <w:pPr>
        <w:spacing w:before="120"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1447FD">
        <w:rPr>
          <w:rFonts w:ascii="Times New Roman" w:hAnsi="Times New Roman" w:cs="Times New Roman"/>
          <w:i/>
          <w:iCs/>
          <w:sz w:val="26"/>
          <w:szCs w:val="26"/>
          <w:lang w:val="pt-BR"/>
        </w:rPr>
        <w:t>deal(s) with/ be concerned with/ be the concern of</w:t>
      </w:r>
      <w:r w:rsidRPr="001447FD">
        <w:rPr>
          <w:rFonts w:ascii="Times New Roman" w:hAnsi="Times New Roman" w:cs="Times New Roman"/>
          <w:sz w:val="26"/>
          <w:szCs w:val="26"/>
          <w:lang w:val="pt-BR"/>
        </w:rPr>
        <w:t xml:space="preserve"> trong văn nói và văn viết.</w:t>
      </w:r>
    </w:p>
    <w:p w:rsidR="0021653C" w:rsidRPr="001447FD" w:rsidRDefault="0021653C" w:rsidP="00E978B2">
      <w:pPr>
        <w:tabs>
          <w:tab w:val="right" w:leader="dot" w:pos="3331"/>
        </w:tabs>
        <w:spacing w:before="120" w:line="27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Tuning-in</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Introduction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Deals with/ be concerned with</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4. Word study : </w:t>
      </w:r>
      <w:r w:rsidRPr="001447FD">
        <w:rPr>
          <w:rFonts w:ascii="Times New Roman" w:hAnsi="Times New Roman" w:cs="Times New Roman"/>
          <w:i/>
          <w:iCs/>
          <w:sz w:val="26"/>
          <w:szCs w:val="26"/>
        </w:rPr>
        <w:t>Word stress</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Listening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 xml:space="preserve">UNIT 2: CENTRAL HEATING       </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1447FD">
        <w:rPr>
          <w:rFonts w:ascii="Times New Roman" w:hAnsi="Times New Roman" w:cs="Times New Roman"/>
          <w:i/>
          <w:iCs/>
          <w:sz w:val="26"/>
          <w:szCs w:val="26"/>
          <w:lang w:val="pt-BR"/>
        </w:rPr>
        <w:t>when, as, until va after</w:t>
      </w:r>
      <w:r w:rsidRPr="001447FD">
        <w:rPr>
          <w:rFonts w:ascii="Times New Roman" w:hAnsi="Times New Roman" w:cs="Times New Roman"/>
          <w:sz w:val="26"/>
          <w:szCs w:val="26"/>
          <w:lang w:val="pt-BR"/>
        </w:rPr>
        <w:t xml:space="preserve"> khi diễn các chuỗi hành động diễn ra trong hệ thống sưởi ấm trung tâm.</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Predicting </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Time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4. Word study</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Fridge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Principles and laws</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 xml:space="preserve">4. Word study: </w:t>
      </w:r>
      <w:r w:rsidRPr="001447FD">
        <w:rPr>
          <w:rFonts w:ascii="Times New Roman" w:hAnsi="Times New Roman" w:cs="Times New Roman"/>
          <w:i/>
          <w:iCs/>
          <w:sz w:val="26"/>
          <w:szCs w:val="26"/>
        </w:rPr>
        <w:t>Verbs and Related Nouns</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 </w:t>
      </w:r>
      <w:r w:rsidRPr="001447FD">
        <w:rPr>
          <w:rFonts w:ascii="Times New Roman" w:hAnsi="Times New Roman" w:cs="Times New Roman"/>
          <w:i/>
          <w:iCs/>
          <w:sz w:val="26"/>
          <w:szCs w:val="26"/>
        </w:rPr>
        <w:t>Describing a process 2: Location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Curriculum Vitae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MID-TERM TEST</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3 giờ</w:t>
      </w:r>
      <w:r w:rsidRPr="001447FD">
        <w:rPr>
          <w:rFonts w:ascii="Times New Roman" w:hAnsi="Times New Roman" w:cs="Times New Roman"/>
          <w:b/>
          <w:bCs/>
          <w:i/>
          <w:iCs/>
          <w:sz w:val="26"/>
          <w:szCs w:val="26"/>
        </w:rPr>
        <w:tab/>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rPr>
      </w:pPr>
      <w:r w:rsidRPr="001447FD">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Ôn tập kiến thức đã học từ bài 1 đến bài 3</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2. Học thuộc từ vựng kĩ thuật Nhiệt lạnh</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3. Nắm kỹ năng làm bài kiểm tra.</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5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Sau khi học bài xong,</w:t>
      </w:r>
      <w:r w:rsidRPr="001447FD">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1447FD">
        <w:rPr>
          <w:rFonts w:ascii="Times New Roman" w:hAnsi="Times New Roman" w:cs="Times New Roman"/>
          <w:i/>
          <w:iCs/>
          <w:sz w:val="26"/>
          <w:szCs w:val="26"/>
          <w:lang w:val="pt-BR"/>
        </w:rPr>
        <w:t>If</w:t>
      </w:r>
      <w:r w:rsidRPr="001447FD">
        <w:rPr>
          <w:rFonts w:ascii="Times New Roman" w:hAnsi="Times New Roman" w:cs="Times New Roman"/>
          <w:sz w:val="26"/>
          <w:szCs w:val="26"/>
          <w:lang w:val="pt-BR"/>
        </w:rPr>
        <w:t xml:space="preserve"> và </w:t>
      </w:r>
      <w:r w:rsidRPr="001447FD">
        <w:rPr>
          <w:rFonts w:ascii="Times New Roman" w:hAnsi="Times New Roman" w:cs="Times New Roman"/>
          <w:i/>
          <w:iCs/>
          <w:sz w:val="26"/>
          <w:szCs w:val="26"/>
          <w:lang w:val="pt-BR"/>
        </w:rPr>
        <w:t>Unless</w:t>
      </w:r>
      <w:r w:rsidRPr="001447FD">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Reading diagrams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If/ Unless 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Writing: </w:t>
      </w:r>
      <w:r w:rsidRPr="001447FD">
        <w:rPr>
          <w:rFonts w:ascii="Times New Roman" w:hAnsi="Times New Roman" w:cs="Times New Roman"/>
          <w:i/>
          <w:iCs/>
          <w:sz w:val="26"/>
          <w:szCs w:val="26"/>
        </w:rPr>
        <w:t>Exlainng a diagram</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 A letter of application</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Sau khi học xong, </w:t>
      </w:r>
      <w:r w:rsidRPr="001447FD">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Demonstration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2. The second law of thermodynamics</w:t>
      </w:r>
      <w:r w:rsidRPr="001447FD">
        <w:rPr>
          <w:rFonts w:ascii="Times New Roman" w:hAnsi="Times New Roman" w:cs="Times New Roman"/>
          <w:i/>
          <w:iCs/>
          <w:sz w:val="26"/>
          <w:szCs w:val="26"/>
        </w:rPr>
        <w:t xml:space="preserv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3. Answer the questions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Language study: </w:t>
      </w:r>
      <w:r w:rsidRPr="001447FD">
        <w:rPr>
          <w:rFonts w:ascii="Times New Roman" w:hAnsi="Times New Roman" w:cs="Times New Roman"/>
          <w:i/>
          <w:iCs/>
          <w:sz w:val="26"/>
          <w:szCs w:val="26"/>
        </w:rPr>
        <w:t>Active or Passive</w:t>
      </w:r>
    </w:p>
    <w:p w:rsidR="0021653C" w:rsidRPr="001447FD" w:rsidRDefault="0021653C" w:rsidP="00E978B2">
      <w:pPr>
        <w:spacing w:line="276" w:lineRule="auto"/>
        <w:ind w:left="720"/>
        <w:rPr>
          <w:rFonts w:ascii="Times New Roman" w:hAnsi="Times New Roman" w:cs="Times New Roman"/>
          <w:i/>
          <w:iCs/>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Practice: </w:t>
      </w:r>
      <w:r w:rsidRPr="001447FD">
        <w:rPr>
          <w:rFonts w:ascii="Times New Roman" w:hAnsi="Times New Roman" w:cs="Times New Roman"/>
          <w:i/>
          <w:iCs/>
          <w:sz w:val="26"/>
          <w:szCs w:val="26"/>
        </w:rPr>
        <w:t>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Temperature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máy chiếu, loa, bảng, phấn, micro</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tranh ảnh, bài tập thêm</w:t>
      </w:r>
    </w:p>
    <w:p w:rsidR="0021653C" w:rsidRPr="001447FD" w:rsidRDefault="0021653C" w:rsidP="00E978B2">
      <w:pPr>
        <w:spacing w:before="120" w:line="276" w:lineRule="auto"/>
        <w:rPr>
          <w:rFonts w:ascii="Times New Roman" w:hAnsi="Times New Roman" w:cs="Times New Roman"/>
          <w:sz w:val="26"/>
          <w:szCs w:val="26"/>
          <w:lang w:val="vi-VN"/>
        </w:rPr>
      </w:pPr>
      <w:r w:rsidRPr="001447FD">
        <w:rPr>
          <w:rFonts w:ascii="Times New Roman" w:hAnsi="Times New Roman" w:cs="Times New Roman"/>
          <w:sz w:val="26"/>
          <w:szCs w:val="26"/>
          <w:lang w:val="de-DE"/>
        </w:rPr>
        <w:t xml:space="preserve">Eric H. Glendinning &amp; John Mc Ewan (2002). </w:t>
      </w:r>
      <w:r w:rsidRPr="001447FD">
        <w:rPr>
          <w:rFonts w:ascii="Times New Roman" w:hAnsi="Times New Roman" w:cs="Times New Roman"/>
          <w:i/>
          <w:iCs/>
          <w:sz w:val="26"/>
          <w:szCs w:val="26"/>
          <w:lang w:val="de-DE"/>
        </w:rPr>
        <w:t xml:space="preserve">Oxford English </w:t>
      </w:r>
      <w:r w:rsidRPr="001447FD">
        <w:rPr>
          <w:rFonts w:ascii="Times New Roman" w:hAnsi="Times New Roman" w:cs="Times New Roman"/>
          <w:i/>
          <w:iCs/>
          <w:sz w:val="26"/>
          <w:szCs w:val="26"/>
          <w:lang w:val="vi-VN"/>
        </w:rPr>
        <w:t>f</w:t>
      </w:r>
      <w:r w:rsidRPr="001447FD">
        <w:rPr>
          <w:rFonts w:ascii="Times New Roman" w:hAnsi="Times New Roman" w:cs="Times New Roman"/>
          <w:i/>
          <w:iCs/>
          <w:sz w:val="26"/>
          <w:szCs w:val="26"/>
          <w:lang w:val="de-DE"/>
        </w:rPr>
        <w:t xml:space="preserve">or Electrical </w:t>
      </w:r>
      <w:r w:rsidRPr="001447FD">
        <w:rPr>
          <w:rFonts w:ascii="Times New Roman" w:hAnsi="Times New Roman" w:cs="Times New Roman"/>
          <w:i/>
          <w:iCs/>
          <w:sz w:val="26"/>
          <w:szCs w:val="26"/>
          <w:lang w:val="vi-VN"/>
        </w:rPr>
        <w:t>a</w:t>
      </w:r>
      <w:r w:rsidRPr="001447FD">
        <w:rPr>
          <w:rFonts w:ascii="Times New Roman" w:hAnsi="Times New Roman" w:cs="Times New Roman"/>
          <w:i/>
          <w:iCs/>
          <w:sz w:val="26"/>
          <w:szCs w:val="26"/>
          <w:lang w:val="de-DE"/>
        </w:rPr>
        <w:t>nd Mechanical Engineering.</w:t>
      </w:r>
      <w:r w:rsidRPr="001447FD">
        <w:rPr>
          <w:rFonts w:ascii="Times New Roman" w:hAnsi="Times New Roman" w:cs="Times New Roman"/>
          <w:sz w:val="26"/>
          <w:szCs w:val="26"/>
          <w:lang w:val="de-DE"/>
        </w:rPr>
        <w:t xml:space="preserve"> OXFORD University Press.</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301A2A">
      <w:pPr>
        <w:pStyle w:val="ListParagraph"/>
        <w:numPr>
          <w:ilvl w:val="0"/>
          <w:numId w:val="63"/>
        </w:num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Kiến thức: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Nghe âm nhấn của từ, nghe và nhận định được nghề nghiệp của người nói.</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1447FD" w:rsidRDefault="0021653C" w:rsidP="00301A2A">
      <w:pPr>
        <w:pStyle w:val="ListParagraph"/>
        <w:numPr>
          <w:ilvl w:val="0"/>
          <w:numId w:val="20"/>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E978B2">
      <w:pPr>
        <w:spacing w:before="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978B2">
      <w:pPr>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p>
    <w:p w:rsidR="0021653C" w:rsidRPr="001447FD" w:rsidRDefault="0021653C" w:rsidP="00E978B2">
      <w:pPr>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21653C" w:rsidRPr="001447FD"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978B2">
      <w:pPr>
        <w:spacing w:line="276" w:lineRule="auto"/>
        <w:rPr>
          <w:rFonts w:ascii="Times New Roman" w:hAnsi="Times New Roman" w:cs="Times New Roman"/>
          <w:sz w:val="26"/>
          <w:szCs w:val="26"/>
        </w:rPr>
      </w:pPr>
      <w:r w:rsidRPr="001447FD">
        <w:rPr>
          <w:rFonts w:ascii="Times New Roman" w:hAnsi="Times New Roman" w:cs="Times New Roman"/>
          <w:sz w:val="26"/>
          <w:szCs w:val="26"/>
        </w:rPr>
        <w:t xml:space="preserve">Raymond Murphy (2010). </w:t>
      </w:r>
      <w:r w:rsidRPr="001447FD">
        <w:rPr>
          <w:rFonts w:ascii="Times New Roman" w:hAnsi="Times New Roman" w:cs="Times New Roman"/>
          <w:i/>
          <w:iCs/>
          <w:sz w:val="26"/>
          <w:szCs w:val="26"/>
        </w:rPr>
        <w:t>English Grammar in Use</w:t>
      </w:r>
      <w:r w:rsidRPr="001447FD">
        <w:rPr>
          <w:rFonts w:ascii="Times New Roman" w:hAnsi="Times New Roman" w:cs="Times New Roman"/>
          <w:sz w:val="26"/>
          <w:szCs w:val="26"/>
        </w:rPr>
        <w:t>, Cambridge University Press.</w:t>
      </w:r>
    </w:p>
    <w:p w:rsidR="0021653C" w:rsidRPr="001447FD" w:rsidRDefault="0021653C" w:rsidP="00E978B2">
      <w:pPr>
        <w:spacing w:line="312" w:lineRule="auto"/>
        <w:jc w:val="both"/>
        <w:outlineLvl w:val="0"/>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DA4DBE">
      <w:pPr>
        <w:rPr>
          <w:rFonts w:ascii="Times New Roman" w:hAnsi="Times New Roman" w:cs="Times New Roman"/>
          <w:sz w:val="26"/>
          <w:szCs w:val="26"/>
          <w:lang w:val="de-DE"/>
        </w:rPr>
      </w:pPr>
    </w:p>
    <w:p w:rsidR="0021653C" w:rsidRPr="001447FD" w:rsidRDefault="0021653C" w:rsidP="00DA4DBE">
      <w:pPr>
        <w:jc w:val="center"/>
        <w:outlineLvl w:val="0"/>
        <w:rPr>
          <w:rFonts w:ascii="Times New Roman" w:hAnsi="Times New Roman" w:cs="Times New Roman"/>
          <w:b/>
          <w:bCs/>
          <w:sz w:val="26"/>
          <w:szCs w:val="26"/>
          <w:lang w:val="pt-BR"/>
        </w:rPr>
      </w:pPr>
    </w:p>
    <w:p w:rsidR="0021653C" w:rsidRPr="001447FD" w:rsidRDefault="0021653C" w:rsidP="00DA4DBE">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A4DBE">
      <w:pPr>
        <w:jc w:val="center"/>
        <w:rPr>
          <w:rFonts w:ascii="Times New Roman" w:hAnsi="Times New Roman" w:cs="Times New Roman"/>
          <w:i/>
          <w:iCs/>
          <w:sz w:val="26"/>
          <w:szCs w:val="26"/>
          <w:lang w:val="pt-BR"/>
        </w:rPr>
      </w:pPr>
    </w:p>
    <w:p w:rsidR="0021653C" w:rsidRPr="001447FD" w:rsidRDefault="0021653C" w:rsidP="00DA4DBE">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 TRANG BỊ ĐIỆN HỆ THỐNG NHIỆT LẠNH</w:t>
      </w:r>
    </w:p>
    <w:p w:rsidR="0021653C" w:rsidRPr="001447FD" w:rsidRDefault="0021653C" w:rsidP="00DA4DBE">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19</w:t>
      </w:r>
    </w:p>
    <w:p w:rsidR="0021653C" w:rsidRPr="001447FD" w:rsidRDefault="0021653C" w:rsidP="00DA4DBE">
      <w:pPr>
        <w:spacing w:line="360"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84 giờ, Kiểm tra: 6 giờ)</w:t>
      </w:r>
      <w:r w:rsidRPr="001447FD">
        <w:rPr>
          <w:rFonts w:ascii="Times New Roman" w:hAnsi="Times New Roman" w:cs="Times New Roman"/>
          <w:color w:val="000000"/>
          <w:sz w:val="26"/>
          <w:szCs w:val="26"/>
          <w:lang w:val="pt-BR"/>
        </w:rPr>
        <w:t xml:space="preserve"> </w:t>
      </w:r>
    </w:p>
    <w:p w:rsidR="0021653C" w:rsidRPr="001447FD" w:rsidRDefault="0021653C" w:rsidP="00301A2A">
      <w:pPr>
        <w:pStyle w:val="ListParagraph"/>
        <w:numPr>
          <w:ilvl w:val="0"/>
          <w:numId w:val="6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giảng dạy ở học kỳ III của khóa học</w:t>
      </w:r>
    </w:p>
    <w:p w:rsidR="0021653C" w:rsidRPr="001447FD" w:rsidRDefault="0021653C" w:rsidP="00301A2A">
      <w:pPr>
        <w:pStyle w:val="ListParagraph"/>
        <w:numPr>
          <w:ilvl w:val="0"/>
          <w:numId w:val="2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301A2A">
      <w:pPr>
        <w:pStyle w:val="ListParagraph"/>
        <w:numPr>
          <w:ilvl w:val="0"/>
          <w:numId w:val="6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6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Đọc và phân tích được các mạch điện động lực, điều khiển.</w:t>
      </w:r>
    </w:p>
    <w:p w:rsidR="0021653C" w:rsidRPr="001447FD" w:rsidRDefault="0021653C" w:rsidP="00301A2A">
      <w:pPr>
        <w:pStyle w:val="ListParagraph"/>
        <w:numPr>
          <w:ilvl w:val="0"/>
          <w:numId w:val="6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Lắp đặt được mạch điện theo sơ đồ nguyên lý hệ thống lạnh</w:t>
      </w:r>
    </w:p>
    <w:p w:rsidR="0021653C" w:rsidRPr="001447FD" w:rsidRDefault="0021653C" w:rsidP="00301A2A">
      <w:pPr>
        <w:pStyle w:val="ListParagraph"/>
        <w:numPr>
          <w:ilvl w:val="0"/>
          <w:numId w:val="66"/>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Có khả năng thiết kế được các mạch điện điều khiển theo yêu cầu.</w:t>
      </w:r>
    </w:p>
    <w:p w:rsidR="0021653C" w:rsidRPr="001447FD" w:rsidRDefault="0021653C" w:rsidP="00301A2A">
      <w:pPr>
        <w:pStyle w:val="ListParagraph"/>
        <w:numPr>
          <w:ilvl w:val="0"/>
          <w:numId w:val="20"/>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301A2A">
      <w:pPr>
        <w:pStyle w:val="ListParagraph"/>
        <w:numPr>
          <w:ilvl w:val="0"/>
          <w:numId w:val="6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301A2A">
      <w:pPr>
        <w:pStyle w:val="ListParagraph"/>
        <w:numPr>
          <w:ilvl w:val="0"/>
          <w:numId w:val="6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các mạch điện động lực và điều khiển.</w:t>
      </w:r>
    </w:p>
    <w:p w:rsidR="0021653C" w:rsidRPr="001447FD" w:rsidRDefault="0021653C" w:rsidP="00301A2A">
      <w:pPr>
        <w:pStyle w:val="ListParagraph"/>
        <w:numPr>
          <w:ilvl w:val="0"/>
          <w:numId w:val="67"/>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hệ thống lạnh.</w:t>
      </w:r>
    </w:p>
    <w:p w:rsidR="0021653C" w:rsidRPr="001447FD" w:rsidRDefault="0021653C" w:rsidP="00301A2A">
      <w:pPr>
        <w:pStyle w:val="ListParagraph"/>
        <w:numPr>
          <w:ilvl w:val="0"/>
          <w:numId w:val="20"/>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301A2A">
      <w:pPr>
        <w:pStyle w:val="ListParagraph"/>
        <w:numPr>
          <w:ilvl w:val="0"/>
          <w:numId w:val="6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các công việc độc lập.</w:t>
      </w:r>
    </w:p>
    <w:p w:rsidR="0021653C" w:rsidRPr="001447FD" w:rsidRDefault="0021653C" w:rsidP="00301A2A">
      <w:pPr>
        <w:pStyle w:val="ListParagraph"/>
        <w:numPr>
          <w:ilvl w:val="0"/>
          <w:numId w:val="6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69"/>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245"/>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124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Chương 2: </w:t>
            </w:r>
            <w:r w:rsidRPr="001447FD">
              <w:rPr>
                <w:rFonts w:ascii="Times New Roman" w:hAnsi="Times New Roman" w:cs="Times New Roman"/>
                <w:sz w:val="26"/>
                <w:szCs w:val="26"/>
              </w:rPr>
              <w:t>Đấu Các Mạch Điện Điều Khiển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84</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r>
    </w:tbl>
    <w:p w:rsidR="0021653C" w:rsidRPr="001447FD" w:rsidRDefault="0021653C" w:rsidP="00DA4DBE">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de-DE"/>
        </w:rPr>
        <w:t>CÁC THIẾT BỊ TÝò ÐÔòNG  ÐIÊÌU CHIÒNH BAìO HIÊòU, BAÒO VÊò AìP SUÂìT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Hiểu được cấu tạo chức năng làm việc của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cách xác định các đầu dây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Cân chỉnh và kiểm tra được rơle áp suất và rơle nhiệt độ điện tử.</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Rơle áp suất cao HP.</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1.1. Cách đọc thông số trên rơle.</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1.2. cách điều chỉnh.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rơle áp suất thấp LP.</w:t>
      </w:r>
    </w:p>
    <w:p w:rsidR="0021653C" w:rsidRPr="001447FD" w:rsidRDefault="0021653C" w:rsidP="00DA4DBE">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Rơ le áp suất nước ( WP).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Rơle áp suất dầu OP.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Rơle nhiệt độ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3. Cách đấu điện</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de-DE"/>
        </w:rPr>
        <w:t>ÐẤU CÁC MẠCH ÐIỆN ÐIỀU KHIỂN CÕ BẢN</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436"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720" w:firstLine="436"/>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 Nội dung chương:</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Mạch tuần tự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Mạch luân phiên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Mạch bảo vệ mất pha, báo sự cố</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máy lạnh tủ đứng</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de-DE"/>
        </w:rPr>
        <w:t>ĐẤU CÁC MẠCH ĐIỆN ĐIỀU KHIỂN HỆ THỐNG LẠNH CÔNG NGHIỆP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1. Mạch điện kho lạnh có sử dụng rơle áp suất cao, áp suất thấp và điều chỉnh nhiệt độ.</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 Mạch giảm tải máy nén kết hợp báo sự cố HTL</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 Mạch điện điều hòa không khí giải nhiệt bằng nước có sử dụng rơle áp suất cao, áp suất thấp, áp suất nước .</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 Mạch điện hệ thống lạnh chiller có sử dụng rơle áp suất cao, áp suất thấp và rơle rơle áp suất dầu.</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A4DBE">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thực tập trang bị điện hệ thống nhiệt lạnh.</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hệ thống lạnh công nghiệp.</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rơ le HP, LP, WP, OP, thermostat điện tử.</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Động cơ không đồng bộ 1 pha và 3 pha</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loại rơ le HP, LP, OP, WP, thermostat điện tử.</w:t>
      </w:r>
    </w:p>
    <w:p w:rsidR="0021653C" w:rsidRPr="001447FD" w:rsidRDefault="0021653C" w:rsidP="00301A2A">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mạch điện điều khiển và bảo vệ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301A2A">
      <w:pPr>
        <w:pStyle w:val="ListParagraph"/>
        <w:numPr>
          <w:ilvl w:val="0"/>
          <w:numId w:val="7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được các chức năng của các loại rơle.</w:t>
      </w:r>
    </w:p>
    <w:p w:rsidR="0021653C" w:rsidRPr="001447FD" w:rsidRDefault="0021653C" w:rsidP="00301A2A">
      <w:pPr>
        <w:pStyle w:val="ListParagraph"/>
        <w:numPr>
          <w:ilvl w:val="0"/>
          <w:numId w:val="7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Đấu được các mạch điện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Năng lực tự chủ và trách nhiệm: </w:t>
      </w:r>
    </w:p>
    <w:p w:rsidR="0021653C" w:rsidRPr="001447FD" w:rsidRDefault="0021653C" w:rsidP="00301A2A">
      <w:pPr>
        <w:pStyle w:val="ListParagraph"/>
        <w:numPr>
          <w:ilvl w:val="0"/>
          <w:numId w:val="7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301A2A">
      <w:pPr>
        <w:pStyle w:val="ListParagraph"/>
        <w:numPr>
          <w:ilvl w:val="0"/>
          <w:numId w:val="7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Có khả năng tự thiết kế mạch điện và làm việc độc lập.</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A4DBE">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áp dụng cho HKIII năm thứ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A4DBE">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thực hành các bài tập, nếu vắng phải có lý do.</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A4DBE">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xml:space="preserve"> - Nguyễn Đức Lợi. Tự động hoá trong hệ thống lạnh. NXB Giáo dục.</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Thực hành kỹ thuật Cơ điện lạnh – NXB Đà Nẵng 2004</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DA4DBE">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A4DBE">
      <w:pPr>
        <w:spacing w:line="312" w:lineRule="auto"/>
        <w:jc w:val="both"/>
        <w:outlineLvl w:val="0"/>
        <w:rPr>
          <w:rFonts w:ascii="Times New Roman" w:hAnsi="Times New Roman" w:cs="Times New Roman"/>
          <w:b/>
          <w:bCs/>
          <w:sz w:val="26"/>
          <w:szCs w:val="26"/>
          <w:lang w:val="pt-BR"/>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F75F7C">
      <w:pPr>
        <w:jc w:val="center"/>
        <w:outlineLvl w:val="0"/>
        <w:rPr>
          <w:rFonts w:ascii="Times New Roman" w:hAnsi="Times New Roman" w:cs="Times New Roman"/>
          <w:b/>
          <w:bCs/>
          <w:sz w:val="26"/>
          <w:szCs w:val="26"/>
          <w:lang w:val="pt-BR"/>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THỰC TẬP ĐIỀU KHIỂN TỰ ĐỘNG HỆ THỐNG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20</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 Thực hành: 54 giờ; Kiểm tra: 6 giờ)</w:t>
      </w:r>
    </w:p>
    <w:p w:rsidR="0021653C" w:rsidRPr="001447FD" w:rsidRDefault="0021653C" w:rsidP="00301A2A">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ðýợc bố trí ở học kỳ 3, sau khi học xong các môn học cõ sở và các môn học Ðo lýờng Ðiện - Lạnh, Lạnh cõ bản, </w:t>
      </w:r>
      <w:r w:rsidRPr="001447FD">
        <w:rPr>
          <w:rFonts w:ascii="Times New Roman" w:hAnsi="Times New Roman" w:cs="Times New Roman"/>
          <w:sz w:val="26"/>
          <w:szCs w:val="26"/>
        </w:rPr>
        <w:t xml:space="preserve">Cơ </w:t>
      </w:r>
      <w:r w:rsidRPr="001447FD">
        <w:rPr>
          <w:rFonts w:ascii="Times New Roman" w:hAnsi="Times New Roman" w:cs="Times New Roman"/>
          <w:sz w:val="26"/>
          <w:szCs w:val="26"/>
          <w:lang w:val="pt-BR"/>
        </w:rPr>
        <w:t>sở kỹ thuật điện.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tự chọn.</w:t>
      </w:r>
    </w:p>
    <w:p w:rsidR="0021653C" w:rsidRPr="001447FD" w:rsidRDefault="0021653C" w:rsidP="00301A2A">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Trình bày ðýợc nguyên lý hoạt ðộng, cấu tạo và phân loại của các thiết bị điều khiển tự động hệ thống máy lạnh.</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lắp ðặt  của các thiết bị điều khiển tự động ðạt yêu cầu kỹ thuật, công nghệ, an toàn cho ngýời và thiết bị, ðạt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bảo trì, bảo dýỡng  các thiết bị điều khiển tự động.</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của các thiết bị điều khiển tự động ðảm bảo ðạt yêu cầu kỹ thuật.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tính linh hoạt, cẩn thận, nghiêm túc trong công việc và ðảm bảo an toàn cho ngýời và thiết bị. </w:t>
      </w:r>
    </w:p>
    <w:p w:rsidR="0021653C" w:rsidRPr="001447FD" w:rsidRDefault="0021653C" w:rsidP="00301A2A">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F951EC">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788"/>
        <w:gridCol w:w="1169"/>
        <w:gridCol w:w="979"/>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78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03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78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1169"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1: Kỹ thuật ðiện-ðiều khiển</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2: Các dụng cụ và thiết bị tự ðộng</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78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69"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9"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 </w:t>
      </w:r>
      <w:r w:rsidRPr="001447FD">
        <w:rPr>
          <w:rFonts w:ascii="Times New Roman" w:hAnsi="Times New Roman" w:cs="Times New Roman"/>
          <w:b/>
          <w:bCs/>
          <w:color w:val="000000"/>
          <w:sz w:val="26"/>
          <w:szCs w:val="26"/>
          <w:lang w:val="pt-BR"/>
        </w:rPr>
        <w:t>Kỹ thuật ðiện-ðiều khiển</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Lắp đặt ðýợc một số thiết bị điều khiển tự động của hệ thống lạnh trong thực tế.</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Ðiều khiển ðiện trong kỹ thuật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.Các thiết bị bảo vệ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Sơ đồ điện của hệ thống</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color w:val="000000"/>
          <w:sz w:val="26"/>
          <w:szCs w:val="26"/>
          <w:lang w:val="pt-BR"/>
        </w:rPr>
        <w:t>Bài 2: Các dụng cụ và thiết bị tự động</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Trình bày cấu tạo và nguyên lý hoạt ðộng của các thiết bị tự ðộng; ứng dụng các thiết bị này trong các vị trí và trong các hệ thông lạnh khác nhau; </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2.1.Các dụng cụ thừa hành</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2.2.Các dụng cụ điều chỉnh, báo hiệu, bảo vệ áp suất và hiệu áp suất</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2.3.Các dụng cụ điều chỉnh, báo hiệu, bảo vệ nhiệt độ và hiệu nhiệt độ</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b/>
          <w:bCs/>
          <w:color w:val="000000"/>
          <w:sz w:val="26"/>
          <w:szCs w:val="26"/>
          <w:lang w:val="pt-BR"/>
        </w:rPr>
        <w:t>Bài 3: Điều khiển tự động trong hệ thống lạnh</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15 giờ</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Giới thiệu các model của bộ lập trình ðiều khiển tự ðộng trong hệ thống lạnh; hýớng dẫn cài ðặt các thông số ðiều khiển và bảo vệ thiết bị lạnh của các model thýờng sử dụng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4.1.Hýớng dẫn sử dụng DIXELL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Hýớng dẫn sử dụng DANFOSS</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Hýớng dẫn sử dụng Omron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các bộ điều khiển tự động.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 van điện từ</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Van tiết lưu, van ổn áp</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Bãng dính cách ðiện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1447FD">
        <w:rPr>
          <w:sz w:val="26"/>
          <w:szCs w:val="26"/>
        </w:rPr>
        <w:t xml:space="preserve"> </w:t>
      </w:r>
      <w:r w:rsidRPr="001447FD">
        <w:rPr>
          <w:rFonts w:ascii="Times New Roman" w:hAnsi="Times New Roman" w:cs="Times New Roman"/>
          <w:sz w:val="26"/>
          <w:szCs w:val="26"/>
          <w:lang w:val="sv-SE"/>
        </w:rPr>
        <w:t>+ Học phần này cung cấp cho ngýời học những nội dung cõ bản về cấu tạo, nguyên lý làm việc các thiết bị tự ðộng ðiện, nhiệt; nguyên lý tự ðộng ðiều chỉnh, ðiều khiển hệ thống nhiệt - lạnh và thiết bị tự ðộng cấp môi chất cho hệ thống</w:t>
      </w:r>
    </w:p>
    <w:p w:rsidR="0021653C" w:rsidRPr="001447FD" w:rsidRDefault="0021653C" w:rsidP="00F951EC">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các thiết bị điều khiển tự động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Vận hành và bàn giao ðýợc sau lắp ðặt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Ðánh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[1] Nguyễn Đức Lợi- Tự động hoá hệ thống lạnh- NXB Giáo dục VN- 2010</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[2] Nguyễn Tấn Dũng, Trịnh Văn Dũng - Tự động điều khiển các quá trình nhiệt lạnh-  NXBĐHQG,TP.HCM- 2013</w:t>
      </w:r>
    </w:p>
    <w:p w:rsidR="0021653C" w:rsidRPr="001447FD" w:rsidRDefault="0021653C" w:rsidP="00F951EC">
      <w:pPr>
        <w:ind w:firstLine="426"/>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[3]</w:t>
      </w:r>
      <w:r w:rsidRPr="001447FD">
        <w:rPr>
          <w:rFonts w:ascii="Times New Roman" w:hAnsi="Times New Roman" w:cs="Times New Roman"/>
          <w:color w:val="000000"/>
          <w:sz w:val="26"/>
          <w:szCs w:val="26"/>
          <w:lang w:val="vi-VN"/>
        </w:rPr>
        <w:t xml:space="preserve"> Nguyễn Ðức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097C07">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ĐO LƯỜNG ĐIỆN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21</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(Lý thuyết: 43 giờ; Kiểm tra: 2 giờ)</w:t>
      </w:r>
    </w:p>
    <w:p w:rsidR="0021653C" w:rsidRPr="001447FD" w:rsidRDefault="0021653C" w:rsidP="00301A2A">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bố trí  ở học kỳ 2.</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bắt buộc.</w:t>
      </w:r>
      <w:r w:rsidRPr="001447FD">
        <w:rPr>
          <w:rFonts w:ascii="Times New Roman" w:hAnsi="Times New Roman" w:cs="Times New Roman"/>
          <w:color w:val="000000"/>
          <w:sz w:val="26"/>
          <w:szCs w:val="26"/>
          <w:lang w:val="pt-BR"/>
        </w:rPr>
        <w:tab/>
      </w:r>
    </w:p>
    <w:p w:rsidR="0021653C" w:rsidRPr="001447FD" w:rsidRDefault="0021653C" w:rsidP="00301A2A">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 Kiến thức: </w:t>
      </w:r>
      <w:r w:rsidRPr="001447FD">
        <w:rPr>
          <w:rFonts w:ascii="Times New Roman" w:hAnsi="Times New Roman" w:cs="Times New Roman"/>
          <w:color w:val="000000"/>
          <w:sz w:val="26"/>
          <w:szCs w:val="26"/>
          <w:lang w:val="pt-BR"/>
        </w:rPr>
        <w:t>Trình bày ðýợc các khái niệm cõ bản về ðo lýờng các ðại lýợng ðiện và không ðiện của hệ thống lạnh;</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Kỹ năng: </w:t>
      </w:r>
      <w:r w:rsidRPr="001447FD">
        <w:rPr>
          <w:rFonts w:ascii="Times New Roman" w:hAnsi="Times New Roman" w:cs="Times New Roman"/>
          <w:color w:val="000000"/>
          <w:sz w:val="26"/>
          <w:szCs w:val="26"/>
          <w:lang w:val="pt-BR"/>
        </w:rPr>
        <w:t xml:space="preserve"> Sử dụng thành thạo các khí cụ ðo và ðo ðýợc các ðại lýợng ðiện và không ðiện của hệ thống lạnh ðảm bảo an toàn ngýời và thiết bị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ind w:left="862" w:firstLine="128"/>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tính cẩn thận, chính xác trong quá trình làm việc.</w:t>
      </w:r>
    </w:p>
    <w:p w:rsidR="0021653C" w:rsidRPr="001447FD" w:rsidRDefault="0021653C" w:rsidP="00301A2A">
      <w:pPr>
        <w:pStyle w:val="ListParagraph"/>
        <w:numPr>
          <w:ilvl w:val="0"/>
          <w:numId w:val="73"/>
        </w:numPr>
        <w:tabs>
          <w:tab w:val="left" w:pos="709"/>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74"/>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7"/>
        <w:gridCol w:w="4987"/>
        <w:gridCol w:w="947"/>
        <w:gridCol w:w="947"/>
        <w:gridCol w:w="947"/>
        <w:gridCol w:w="1028"/>
      </w:tblGrid>
      <w:tr w:rsidR="0021653C" w:rsidRPr="001447FD">
        <w:trPr>
          <w:cantSplit/>
          <w:trHeight w:val="561"/>
        </w:trPr>
        <w:tc>
          <w:tcPr>
            <w:tcW w:w="427"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575"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chýõng, mục</w:t>
            </w:r>
          </w:p>
        </w:tc>
        <w:tc>
          <w:tcPr>
            <w:tcW w:w="1998" w:type="pct"/>
            <w:gridSpan w:val="4"/>
            <w:vAlign w:val="center"/>
          </w:tcPr>
          <w:p w:rsidR="0021653C" w:rsidRPr="001447FD" w:rsidRDefault="0021653C" w:rsidP="00F951EC">
            <w:pPr>
              <w:keepNext/>
              <w:spacing w:line="256"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0" w:type="auto"/>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2575" w:type="pct"/>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Lý</w:t>
            </w:r>
          </w:p>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53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Các khái niệm và đặc trưng cơ bản về đo lường</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cường độ dòng điện xoay chiều bằng khí cụ đo kiểu gián tiếp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lang w:val="de-DE"/>
              </w:rPr>
              <w:t>Đo điện áp</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rPr>
          <w:trHeight w:val="207"/>
        </w:trPr>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Sử dụng đồng hồ đo vạn năng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điện trở bằng đồng hồ đo vạn năng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điện trở cách điện bằng Mêgôm mét</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nhiệt độ</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áp suất</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lưu lượng</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độ ẩm</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rPr>
          <w:trHeight w:val="415"/>
        </w:trPr>
        <w:tc>
          <w:tcPr>
            <w:tcW w:w="3002" w:type="pct"/>
            <w:gridSpan w:val="2"/>
            <w:vAlign w:val="center"/>
          </w:tcPr>
          <w:p w:rsidR="0021653C" w:rsidRPr="001447FD" w:rsidRDefault="0021653C" w:rsidP="00F951EC">
            <w:pPr>
              <w:keepNext/>
              <w:spacing w:line="256"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43</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w:t>
            </w:r>
          </w:p>
        </w:tc>
      </w:tr>
    </w:tbl>
    <w:p w:rsidR="0021653C" w:rsidRPr="001447FD" w:rsidRDefault="0021653C" w:rsidP="00F951EC">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tblPr>
      <w:tblGrid>
        <w:gridCol w:w="7194"/>
        <w:gridCol w:w="2398"/>
      </w:tblGrid>
      <w:tr w:rsidR="0021653C" w:rsidRPr="001447FD">
        <w:trPr>
          <w:trHeight w:val="467"/>
        </w:trPr>
        <w:tc>
          <w:tcPr>
            <w:tcW w:w="7194" w:type="dxa"/>
            <w:vAlign w:val="center"/>
          </w:tcPr>
          <w:p w:rsidR="0021653C" w:rsidRPr="001447FD" w:rsidRDefault="0021653C" w:rsidP="00F951EC">
            <w:pPr>
              <w:spacing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Các khái miệm và đặc trưng cơ bản về đo lường</w:t>
            </w:r>
          </w:p>
        </w:tc>
        <w:tc>
          <w:tcPr>
            <w:tcW w:w="239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được các phương pháp đo, nguyên nhân gây ra sai số;</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Rèn luyện tính cẩn thận, ham học hỏi.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Khái niệm và phân loại phương pháp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Phương pháp đo</w:t>
      </w:r>
      <w:r w:rsidRPr="001447FD">
        <w:rPr>
          <w:rFonts w:ascii="Times New Roman" w:hAnsi="Times New Roman" w:cs="Times New Roman"/>
          <w:color w:val="000000"/>
          <w:sz w:val="26"/>
          <w:szCs w:val="26"/>
          <w:lang w:val="pt-BR"/>
        </w:rPr>
        <w:tab/>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Sai số của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2.2. Các loại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2.3. Phương pháp đánh giá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 Thiết bị đo và phân loại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3.1.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Phân loại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 Tính sai số của phép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trực tiếp</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Ampe kìm;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Cấu tạo, nguyên lý làm việc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Cấu tạo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Nguyên lý làm việc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1.3. Cách sử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Quy trình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Ampe kìm</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điện áp</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Vôn mét xoay chiều và Vôn mét một chiều;</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Phân loại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2.1.1. Vôn mét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2.1.2. Sơ đồ mạch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2.2.1. Vôn mét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2.2.2. Sơ đồ mạch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áp</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Vôn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Vôn mét</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điện áp</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3.1. Đo điện áp xoay chiều của máy nén lạnh ba pha</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4:</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Sử dụng đồng hồ đo vạn năng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Đồng hồ đo vạn năng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Ký hiệu, thang đo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Đo điện trở bằng đồng hồ đo vạn năng </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Quy trình đo điện trở bằng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 Chuẩn bị khí cụ đo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1.2.1. Chọn và cài đặt chức năng đo điện trở</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1.2.2.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1.2.3.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1.3. Vệ sinh lớp ôxyt kim loại tại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1.4.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1.6. Kết thúc, cài đặt chế độ an toàn cho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điện trở cách điện bằng Mêgôm mét</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Ký hiệu, thang đo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trở cách điện bằng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 Chuẩn bị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3.2.1.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3.2.2.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3.3.1. Quay đều, đạt tốc độ quy định</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3.3.2.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3.3.3. Kết thúc, cài đặt chế độ an toàn cho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7:</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nhiệt độ</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Trình bày được cấu tạo, nguyên lý làm việc, ưu nhược điểm của các dụng cụ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nhiệt độ của chất lỏng, chất khí và vật rắn;</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 Khái niệm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nhiệt độ</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Thang đo nhiệt độ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nhiệt độ</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2.1. Dụng cụ đo nhiệt độ kiểu trực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2.2. Dụng cụ đo nhiệt độ kiểu gián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Nhiệt kế kiểu áp kế</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Nhiệt kế kiểu cặp nhiệt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2. Cấu tạo và nguyên lý làm 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3. Ưu, nhược điểm</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nhiệt độ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8.1. Đo nhiệt độ bằng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8.2. Đo nhiệt độ bằng nhiệt kế kiểu áp kế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nhiệt độ bằng nhiệt kế kiểu cặp nhiệt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b/>
                <w:bCs/>
                <w:color w:val="000000"/>
                <w:sz w:val="26"/>
                <w:szCs w:val="26"/>
                <w:u w:val="single"/>
              </w:rPr>
              <w:t>Bài</w:t>
            </w:r>
            <w:r w:rsidRPr="001447FD">
              <w:rPr>
                <w:rFonts w:ascii="Times New Roman" w:hAnsi="Times New Roman" w:cs="Times New Roman"/>
                <w:color w:val="000000"/>
                <w:sz w:val="26"/>
                <w:szCs w:val="26"/>
                <w:u w:val="single"/>
                <w:lang w:val="de-DE"/>
              </w:rPr>
              <w:t xml:space="preserve"> 8:</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áp suất</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i/>
                <w:iCs/>
                <w:color w:val="000000"/>
                <w:sz w:val="26"/>
                <w:szCs w:val="26"/>
                <w:lang w:val="fr-FR"/>
              </w:rPr>
              <w:t>Thời gian:9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Trình bày được cấu tạo, nguyên lý làm việc, ưu nhược điểm của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áp suất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r w:rsidRPr="001447FD">
        <w:rPr>
          <w:rFonts w:ascii="Times New Roman" w:hAnsi="Times New Roman" w:cs="Times New Roman"/>
          <w:color w:val="000000"/>
          <w:sz w:val="26"/>
          <w:szCs w:val="26"/>
          <w:lang w:val="de-DE"/>
        </w:rPr>
        <w:tab/>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áp suất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áp suất</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1.3. Phân loại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Áp kế điện</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2. Cấu tạo và nguyên lý làm 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Chọn thang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7.1. Đo áp suất bằng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áp suất bằng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áp suất bằng áp kế điện</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9:</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lưu lượng</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Thời</w:t>
            </w:r>
            <w:r w:rsidRPr="001447FD">
              <w:rPr>
                <w:rFonts w:ascii="Times New Roman" w:hAnsi="Times New Roman" w:cs="Times New Roman"/>
                <w:i/>
                <w:iCs/>
                <w:color w:val="000000"/>
                <w:sz w:val="26"/>
                <w:szCs w:val="26"/>
                <w:lang w:val="fr-FR"/>
              </w:rPr>
              <w:t xml:space="preserve"> gian: 6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Trình bày được cấu tạo, nguyên lý làm việc, ưu nhược điểm của các dụng cụ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lưu lượng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Công tơ đo lưu lượng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Ống Pitô</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Anêmômet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2. Cấu tạo và nguyên lý làm 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lưu lượng bằng công tơ đo lưu lượng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lưu lượng bằng công tơ đo lưu lượng chất lỏng</w:t>
      </w:r>
    </w:p>
    <w:p w:rsidR="0021653C" w:rsidRPr="001447FD" w:rsidRDefault="0021653C" w:rsidP="00F951EC">
      <w:pPr>
        <w:rPr>
          <w:rFonts w:ascii="Times New Roman" w:hAnsi="Times New Roman" w:cs="Times New Roman"/>
          <w:color w:val="000000"/>
          <w:sz w:val="26"/>
          <w:szCs w:val="26"/>
          <w:lang w:val="de-DE"/>
        </w:rPr>
      </w:pP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10:</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độ ẩm</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40CAF">
            <w:pPr>
              <w:tabs>
                <w:tab w:val="center" w:pos="4320"/>
                <w:tab w:val="right" w:pos="8640"/>
              </w:tabs>
              <w:spacing w:line="256" w:lineRule="auto"/>
              <w:jc w:val="right"/>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Trình bày được cấu tạo, nguyên lý làm việc, ưu nhược điểm của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độ ẩm của không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Phân loại và đơn vị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Ẩm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Ẩm kế ngưng tụ</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2. Cấu tạo và nguyên lý làm 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khô -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Cấu tạo và nguyên lý làm 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độ ẩm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Đo nhiệt độ khô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nhiệt độ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Tra đồ thị để xác định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8.1. Đo độ ẩm bằng ẩm kế điện trở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8.2. Đo độ ẩm bằng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độ ẩm bằng ẩm kế ngưng tụ</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độ ẩm bằng nhiệt kế khô-ướt</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1. Phòng học chuyên môn hóa:  Dùng cho một lớp lý thuyết.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loại đồng hồ đo các đại lượng điện và không điện</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sơ đồ đo</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Giáo trình đo lường điện – lạnh</w:t>
      </w:r>
    </w:p>
    <w:p w:rsidR="0021653C" w:rsidRPr="001447FD" w:rsidRDefault="0021653C" w:rsidP="00F951EC">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Tài liệu hướng dẫn học sinh học mô đun đo lường điện -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Nhận dạng, sử dụng thành thạo các khí cụ đo điện lạnh thường dùng trong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 các đại lượng điện và không điện thường dùng trong ngành lạnh;</w:t>
      </w:r>
    </w:p>
    <w:p w:rsidR="0021653C" w:rsidRPr="001447FD"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r w:rsidRPr="001447FD">
        <w:rPr>
          <w:sz w:val="26"/>
          <w:szCs w:val="26"/>
          <w:lang w:val="sv-SE"/>
        </w:rPr>
        <w:t xml:space="preserve"> </w:t>
      </w:r>
      <w:r w:rsidRPr="001447FD">
        <w:rPr>
          <w:rFonts w:ascii="Times New Roman" w:hAnsi="Times New Roman" w:cs="Times New Roman"/>
          <w:sz w:val="26"/>
          <w:szCs w:val="26"/>
          <w:lang w:val="sv-SE"/>
        </w:rPr>
        <w:t>- Trọng tâm của mô đun là các bài: từ bài số 2 đến bài 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Hoàng Dương Hùng, Đo Lường Nhiệt, Khoa CN Nhiệt Điện Lạnh Đại Học Bách Khoa Đà nẵng.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Nguyễn Văn Hòa, Giáo trình đo lường các đại lượng điện và không điện, NXB Giáo dục, 2002</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097C07">
      <w:pPr>
        <w:rPr>
          <w:rFonts w:ascii="Times New Roman" w:hAnsi="Times New Roman" w:cs="Times New Roman"/>
          <w:sz w:val="26"/>
          <w:szCs w:val="26"/>
          <w:lang w:val="de-D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HỆ THỐNG LẠNH MÁY LẠNH  DÂN DỤNG VÀ THƯƠNG NGHIỆP</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22</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301A2A">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ðýợc bố trí ở học kỳ 3 , sau khi học xong các môn học cõ sở và các môn Ðo lýờng Ðiện - Lạnh, Lạnh cõ bản.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301A2A">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Trình bày ðýợc nguyên lý hoạt ðộng, cấu tạo và phân loại của máy lạnh dân dụng &amp; thương nghiệp.</w:t>
      </w:r>
      <w:r w:rsidRPr="001447FD">
        <w:rPr>
          <w:rFonts w:ascii="Times New Roman" w:hAnsi="Times New Roman" w:cs="Times New Roman"/>
          <w:sz w:val="26"/>
          <w:szCs w:val="26"/>
          <w:lang w:val="pt-BR"/>
        </w:rPr>
        <w:tab/>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Hiểu và phân tích ðýợc quy trình lắp ðặt các máy lạnh dân dụng &amp; thương nghiệp ðạt yêu cầu kỹ thuật, công nghệ, an toàn cho ngýời và thiết bị, ðạt nãng suất.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lắp ðặt các máy lạnh ðạt yêu cầu kỹ thuật, công nghệ, an toàn cho ngýời và thiết bị, ðạt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bảo trì, bảo dýỡng các máy ðạt yêu cầu kỹ thuật, công nghệ, an toàn cho ngýời và thiết bị, ðạt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máy ðảm bảo ðạt yêu cầu kỹ thuật, công nghệ, an toàn cho ngýời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r w:rsidRPr="001447FD">
        <w:rPr>
          <w:sz w:val="26"/>
          <w:szCs w:val="26"/>
        </w:rPr>
        <w:t xml:space="preserve"> </w:t>
      </w:r>
      <w:r w:rsidRPr="001447FD">
        <w:rPr>
          <w:rFonts w:ascii="Times New Roman" w:hAnsi="Times New Roman" w:cs="Times New Roman"/>
          <w:sz w:val="26"/>
          <w:szCs w:val="26"/>
          <w:lang w:val="pt-BR"/>
        </w:rPr>
        <w:t xml:space="preserve"> Rèn luyện tính linh hoạt, cẩn thận, nghiêm túc trong công việc và ðảm bảo an toàn cho ngýời và thiết bị. </w:t>
      </w:r>
    </w:p>
    <w:p w:rsidR="0021653C" w:rsidRPr="001447FD" w:rsidRDefault="0021653C" w:rsidP="00301A2A">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35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5: Lắp đặt thiết bị tiết lưu</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DD1193">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Nêu ðýợc một số sơ đồ nhiệt các hệ thống máy lạnh dân dụng và thương  nghiệp  trong thực tế.</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 với thái ðộ nghiêm túc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2: Sơ đồ điện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Nêu ðýợc sơ đồ mạch các thiết bị điện trong hệ thống.</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Ðọc ðýợc các bản vẽ điện của hệ thống máy lạnh dân dụng và thương  nghiệp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2.1. Các mạch điện thông dụng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2.1.1. Mạch điện điều khiển</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2.1.2. Mạch điện động lực</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Hoạt động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2: Lắp ðặt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Trình bày được trình tự lắp đặt máy nén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Nêu được các loại máy nén của các máy lạnh dân dụng &amp; thương nghiệp thường gặp.</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 </w:t>
      </w:r>
      <w:r w:rsidRPr="001447FD">
        <w:rPr>
          <w:rFonts w:ascii="Times New Roman" w:hAnsi="Times New Roman" w:cs="Times New Roman"/>
          <w:color w:val="000000"/>
          <w:sz w:val="26"/>
          <w:szCs w:val="26"/>
          <w:lang w:val="pt-BR"/>
        </w:rPr>
        <w:t xml:space="preserve">Lắp đặt được máy nén </w:t>
      </w:r>
      <w:r w:rsidRPr="001447FD">
        <w:rPr>
          <w:rFonts w:ascii="Times New Roman" w:hAnsi="Times New Roman" w:cs="Times New Roman"/>
          <w:color w:val="000000"/>
          <w:sz w:val="26"/>
          <w:szCs w:val="26"/>
          <w:lang w:val="es-ES_tradnl"/>
        </w:rPr>
        <w:t>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Kiểm tra máy nén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3.2.1. Dầu bôi trơn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3.2.2. Phần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3.2.3. Phần cơ</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3.3. Lắp máy nén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3.3.1. Tháo máy nén cũ</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3.3.2. Lắp máy nén mới</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4: </w:t>
      </w:r>
      <w:r w:rsidRPr="001447FD">
        <w:rPr>
          <w:rFonts w:ascii="Times New Roman" w:hAnsi="Times New Roman" w:cs="Times New Roman"/>
          <w:b/>
          <w:bCs/>
          <w:color w:val="000000"/>
          <w:sz w:val="26"/>
          <w:szCs w:val="26"/>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 xml:space="preserve">Nêu được các loại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thiết bị ngưng tụ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4.2.1. Thiết bị ngưng tụ trao đổi nhiệt đối lưu 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4.2.2. Thiết bị ngưng tụ trao đổi nhiệt đối lưu cưỡng bức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 Lắp đặt thiết bị bay hơi</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Thiết bị bay hơi trao đổi nhiệt đối lưu 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Thiết bị bay hơi trao đổi nhiệt đối lưu cưỡng bức với không khí</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5: </w:t>
      </w:r>
      <w:r w:rsidRPr="001447FD">
        <w:rPr>
          <w:rFonts w:ascii="Times New Roman" w:hAnsi="Times New Roman" w:cs="Times New Roman"/>
          <w:b/>
          <w:bCs/>
          <w:color w:val="000000"/>
          <w:sz w:val="26"/>
          <w:szCs w:val="26"/>
        </w:rPr>
        <w:t>Lắp đặt 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máy lạnhdân dụng &amp; thương nghiệp.</w:t>
      </w: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Xác định chiều dài ống mao dẫn</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Lắp đặt ống mao dẫn</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6: </w:t>
      </w:r>
      <w:r w:rsidRPr="001447FD">
        <w:rPr>
          <w:rFonts w:ascii="Times New Roman" w:hAnsi="Times New Roman" w:cs="Times New Roman"/>
          <w:b/>
          <w:bCs/>
          <w:color w:val="000000"/>
          <w:sz w:val="26"/>
          <w:szCs w:val="26"/>
        </w:rPr>
        <w:t>Lắp đặt đường ống</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Nêu được 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61. Các loại đường ống trong máy lạnh dân dụng &amp; thương nghiệp</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 Lắp đặt đường ống dẫn môi chất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6.2.1. Tính chọn kích thước đường 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6.2.2. Lắp đặt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6.2.3. Bảo ôn đường 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6.3. Lắp đặt bơm và đường ống nước lạnh</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6.4. Lắp đặt đường ống nước ngưng</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7: </w:t>
      </w:r>
      <w:r w:rsidRPr="001447FD">
        <w:rPr>
          <w:rFonts w:ascii="Times New Roman" w:hAnsi="Times New Roman" w:cs="Times New Roman"/>
          <w:b/>
          <w:bCs/>
          <w:color w:val="000000"/>
          <w:sz w:val="26"/>
          <w:szCs w:val="26"/>
        </w:rPr>
        <w:t>Lắp đặt thiết bị điện</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 Lắp đặt thiết bị điện điều khiển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 Lắp đặt thiết bị điện động lực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 Lắp đặt đường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7.3.1. Tính chọn tiết diện dây dẫn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7.3.3. Kiểm tra</w:t>
      </w:r>
    </w:p>
    <w:p w:rsidR="0021653C" w:rsidRPr="001447FD"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8 </w:t>
      </w:r>
      <w:r w:rsidRPr="001447FD">
        <w:rPr>
          <w:rFonts w:ascii="Times New Roman" w:hAnsi="Times New Roman" w:cs="Times New Roman"/>
          <w:b/>
          <w:bCs/>
          <w:color w:val="000000"/>
          <w:sz w:val="26"/>
          <w:szCs w:val="26"/>
          <w:lang w:val="pt-BR"/>
        </w:rPr>
        <w:t>Lắp đặt thiết bị phụ</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3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Rèn luyện thái độ nghiêm túc trong.</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8.2.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3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thử kín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Thử kín ðýợc các loại hệ thống máy lạnh dân dụng và thương  nghiệp ðạt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Thử kín các hệ thống ðýờng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Thử kín toàn hệ thống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ðýợc trình tự hút chân không, nạp ga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Hút chân không, nạp ga ðýợc các loại hệ thống máy lạnh dân dụng và thương  nghiệp ðạt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10.3. Kiểm tra lýợng 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các nội dung cần thực hiện khi hoàn thiện lắp ðặt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Thực hiện ðýợc dân dụng và thương  tác hoàn thiện các loại hệ thống máy lạnh dân dụng và thương  nghiệp ðạt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Vận hành, ðo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tủ lạnh, tủ kem, tủ trữ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Ống ðồng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Bãng dính cách ðiện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1447FD">
        <w:rPr>
          <w:sz w:val="26"/>
          <w:szCs w:val="26"/>
        </w:rPr>
        <w:t xml:space="preserve"> </w:t>
      </w:r>
      <w:r w:rsidRPr="001447FD">
        <w:rPr>
          <w:rFonts w:ascii="Times New Roman" w:hAnsi="Times New Roman" w:cs="Times New Roman"/>
          <w:sz w:val="26"/>
          <w:szCs w:val="26"/>
          <w:lang w:val="sv-SE"/>
        </w:rPr>
        <w:t>+ Trình bày cấu tạo, phân loại, nguyên lý làm việc của máy lạnh dân dụng &amp; thương nghiệp.</w:t>
      </w:r>
    </w:p>
    <w:p w:rsidR="0021653C" w:rsidRPr="001447FD" w:rsidRDefault="0021653C" w:rsidP="00F951EC">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các thiết bị trao ðổi nhiệt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máy nén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thiết bị tiết lýu</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phin sấy lọc</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mạch ðiện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 dân dụng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Vận hành và bàn giao ðýợc sau lắp ðặt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Pr="001447FD">
        <w:rPr>
          <w:rFonts w:ascii="Times New Roman" w:hAnsi="Times New Roman" w:cs="Times New Roman"/>
          <w:sz w:val="26"/>
          <w:szCs w:val="26"/>
          <w:lang w:val="sv-SE"/>
        </w:rPr>
        <w:tab/>
        <w:t>Ðánh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Tủ lạnh, máy kem, máy ðá, máy ðiều hòa nhiệt ðộ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Cataloge máy</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097C07">
      <w:pPr>
        <w:rPr>
          <w:rFonts w:ascii="Times New Roman" w:hAnsi="Times New Roman" w:cs="Times New Roman"/>
          <w:sz w:val="26"/>
          <w:szCs w:val="26"/>
          <w:lang w:val="de-DE"/>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9F2CAC">
      <w:pPr>
        <w:jc w:val="center"/>
        <w:rPr>
          <w:rFonts w:ascii="Times New Roman" w:hAnsi="Times New Roman" w:cs="Times New Roman"/>
          <w:i/>
          <w:iCs/>
          <w:sz w:val="26"/>
          <w:szCs w:val="26"/>
          <w:lang w:val="pt-BR"/>
        </w:rPr>
      </w:pPr>
    </w:p>
    <w:p w:rsidR="0021653C" w:rsidRPr="001447FD" w:rsidRDefault="0021653C" w:rsidP="009F2CA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HỆ THỐNG LẠNH CÔNG NGHIỆP</w:t>
      </w:r>
    </w:p>
    <w:p w:rsidR="0021653C" w:rsidRPr="001447FD" w:rsidRDefault="0021653C" w:rsidP="009F2CA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:23</w:t>
      </w:r>
    </w:p>
    <w:p w:rsidR="0021653C" w:rsidRPr="001447FD" w:rsidRDefault="0021653C" w:rsidP="009F2CA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(Lý thuyết: 84 giờ; Kiểm tra: 6 giờ)</w:t>
      </w:r>
    </w:p>
    <w:p w:rsidR="0021653C" w:rsidRPr="001447FD" w:rsidRDefault="0021653C" w:rsidP="00301A2A">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cs="Times New Roman"/>
          <w:sz w:val="26"/>
          <w:szCs w:val="26"/>
        </w:rPr>
        <w:t xml:space="preserve"> </w:t>
      </w:r>
      <w:r w:rsidRPr="001447FD">
        <w:rPr>
          <w:rFonts w:ascii="Times New Roman" w:hAnsi="Times New Roman" w:cs="Times New Roman"/>
          <w:sz w:val="26"/>
          <w:szCs w:val="26"/>
          <w:lang w:val="pt-BR"/>
        </w:rPr>
        <w:t>ðýợc bố trí ở học kỳ 4, sau khi học xong các môn học thực tập cõ sở.</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301A2A">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Trình bày ðýợc nguyên lý hoạt ðộng, cấu tạo và phân loại của hệ thống máy lạnh công nghiệp  .</w:t>
      </w:r>
      <w:r w:rsidRPr="001447FD">
        <w:rPr>
          <w:rFonts w:ascii="Times New Roman" w:hAnsi="Times New Roman" w:cs="Times New Roman"/>
          <w:sz w:val="26"/>
          <w:szCs w:val="26"/>
          <w:lang w:val="pt-BR"/>
        </w:rPr>
        <w:tab/>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Ðọc và phân tích ðýợc các sõ ðồ hệ thống lạnh và sõ ðồ hệ thống ðiện của hệ thống máy lạnh: kho lạnh, máy ðá cây, máy ðá vảy</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Hiểu và phân tích ðýợc quy trình lắp ðặt các hệ thống máy lạnh công nghiệp  ðạt yêu cầu kỹ thuật, công nghệ, an toàn cho ngýời và thiết bị, ðạt nãng suất.</w:t>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lắp ðặt các hệ thống máy lạnh công nghiệp  ðạt yêu cầu kỹ thuật, công nghệ, an toàn cho ngýời và thiết bị, ðạt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bảo trì, bảo dýỡng các hệ thống máy lạnh công nghiệp ðạt yêu cầu kỹ thuật, công nghệ, an toàn cho ngýời và thiết bị, ðạt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hệ thống máy lạnh công nghiệp  ðảm bảo ðạt yêu cầu kỹ thuật, công nghệ, an toàn cho ngýời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9F2CA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Rèn luyện tính linh hoạt, cẩn thận, nghiêm túc trong công việc và ðảm bảo an toàn cho ngýời và thiết bị.</w:t>
      </w:r>
    </w:p>
    <w:p w:rsidR="0021653C" w:rsidRPr="001447FD" w:rsidRDefault="0021653C" w:rsidP="00301A2A">
      <w:pPr>
        <w:pStyle w:val="ListParagraph"/>
        <w:numPr>
          <w:ilvl w:val="0"/>
          <w:numId w:val="13"/>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1902"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và hoạt động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5: Lắp đặt thiết bị tiết lưu</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kho, dàn lạnh</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Thử kín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Hút chân không nạp ga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Vận hành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B541A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9F2CAC">
      <w:pPr>
        <w:tabs>
          <w:tab w:val="right" w:pos="426"/>
        </w:tabs>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9F2CA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Nêu ðýợc một số sơ đồ nhiệt các hệ thống máy lạnh công nghiệp trong thực tế.</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 với thái ðộ nghiêm túc trong công việc.</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2: </w:t>
      </w:r>
      <w:r w:rsidRPr="001447FD">
        <w:rPr>
          <w:rFonts w:ascii="Times New Roman" w:hAnsi="Times New Roman" w:cs="Times New Roman"/>
          <w:b/>
          <w:bCs/>
          <w:color w:val="000000"/>
          <w:sz w:val="26"/>
          <w:szCs w:val="26"/>
          <w:lang w:val="pt-BR"/>
        </w:rPr>
        <w:t>Cấu tạo và hoạt động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8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Nêu ðýợc một số cấu tạo các thiết bị trong hệ thống.</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Ðọc ðýợc các bản vẽ của hệ thống máy lạnh công nghiệp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1.1. Các thông số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Nhiệt độ</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Áp suất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Hoạt động</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2: Lắp ðặt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3: Lắp ðặt máy nén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máy nén của các hệ thống máy lạnh công nghiệp thýờng gặp. Lắp ðặt ðýợc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Lắp ðặt khung, bệ ðỡ</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Lắp khung, bệ ðỡ máy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Chống rung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Lắp máy nén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 Cãn chỉnh, cố ðịnh máy nén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 Kết nối phụ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4: Lắp ðặt thiết bị trao ðổi nhiệt</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thiết bị trao ðổi nhiệt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thiết bị trao ðổi nhiệt của các hệ thống máy lạnh công nghiệp thýờng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Lắp ðặt ðýợc thiết bị trao ðổi nhiệt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Lắp ðặt thiết bị ngýng tụ</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4.2.1. Thiết bị ngýng tụ trao ðổi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4.2.2. Thiết bị ngýng tụ trao ðổi nhiệt với nýớc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Lắp ðặt thiết bị bay hõi</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4.3.1. Thiết bị bay hõi trao ðổi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4.3.2. Thiết bị bay hõi trao ðổi nhiệt với nýớc</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5: Lắp ðặt thiết bị tiết lýu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thiết bị tiết lýu của hệ thống máy lạnh công nghiệp. Nêu ðýợc các loại thiết bị tiết lýu của các hệ thống máy lạnh công nghiệp thýờng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Lắp ðặt ðýợc thiết bị tiết lýu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Các yêu cầu chung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ðịnh thông số của thiết bị tiết lýu</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Lắp ðặt thiết bị tiết lýu</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6: Lắp ðặt ðýờng 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các loại ðýờng ống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ðýờng ống của các hệ thống máy lạnh công nghiệp thýờng gặp. Lắp ðặt ðýợc các loại ðýờng ống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Các loại ðýờng ống trong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Lắp ðặt ðýờng ống dẫn môi chất</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6.2.1. Tính chọn kích thýớc ðýờng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6.2.2. Lắp ðặt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6.2.3. Bảo ôn ðýờng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Lắp ðặt ðýờng ống nýớc lạnh</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6.3.1. Tính chọn kích thýớc ðýờng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6.3.2. Lắp ðặt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6.3.3. Bảo ôn ðýờng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6.4. Lắp ðặt ðýờng ống nýớc ngýng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ðặt ðýờng ống xả bãng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6.6. Lắp ðặt ðýờng ống nýớc nóng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7: Lắp ðặt thiết bị ðiện</w:t>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các loại thiết bị ðiện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thiết bị ðiện của các hệ thống máy lạnh công nghiệp thýờng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Lắp ðặt ðýợc các loại thiết bị ðiện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 Lắp ðặt thiết bị ðiện ðiều khiển, ðo kiểm, tự ðộng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7.1.2. Lắp ðặt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 Lắp ðặt thiết bị ðiện ðộng lực</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7.2.2. Lắp ðặt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7.3. Lắp ðặt ðýờng dây, cáp ðiện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7.3.1. Tính chọn tiết diện dây, cáp ðiện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7.3.2. Lắp ðặt theo bảo vẽ</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Lắp ðặt thiết bị phụ</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các loại thiết bị phụ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thiết bị phụ của các hệ thống máy lạnh công nghiệp thýờng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Lắp ðặt ðýợc các loại thiết bị phụ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Lắp ðặt bõm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8.1.1. Tính chọn bõm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ðặt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Lắp ðặt quạt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8.2.1. Tính chọn quạt gió</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ðặt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 Lắp ðặt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8.3.1. Tính chọn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8.3.2. Lắp ðặt tháp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8.3.3. Lắp ðặt ðýờng nýớc bổ sung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8.3.4.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Lắp ðặt các bình tách dầu, tách lỏng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ðặt các bình chứa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Lắp ðặt kho, bể lạnh</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gian:3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lắp ðặt các loại kho lạnh, bể lạnh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Nêu ðýợc các loại kho lạnh, bể lạnh của các hệ thống máy lạnh công nghiệp thýờng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Lắp ðặt ðýợc các loại kho lạnh, bể lạnh của hệ thống máy lạnh công nghiệp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Tính chọn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9.1.1. Kết cấu</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9.1.2. Phýõng pháp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Lắp ðặt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9.2.1. Chuẩn bị các ðiều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9.2.2. Lắp ðặt khung, giá</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9.2.3.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9.2.4. Lắp ðặt các thiết bị phụ</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Hoàn thiện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9.3.1. Phần bao che, bảo vệ</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9.3.2. Kiểm tra ðộ kín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10: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thử kín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Thử kín ðýợc các loại hệ thống máy lạnh công nghiệp ðạt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Thử kín các thiết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10.3. Thử kín các hệ thống ðýờng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10.4. Thử kín toàn hệ thống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ðýợc trình tự hút chân không, nạp ga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Hút chân không, nạp ga ðýợc các loại hệ thống máy lạnh công nghiệp ðạt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Thực hiện theo trình tự</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Kiểm tra lýợng ga nạp</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12: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các nội dung cần thực hiện khi hoàn thiện lắp ðặt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Thực hiện ðýợc công tác hoàn thiện các loại hệ thống máy lạnh công nghiệp ðạt yêu cầu kỹ thuật, mỹ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 Gá lắp, cãn chỉnh.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 Vận hành, ðo kiểm các thông số.</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b/>
          <w:bCs/>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kho lạnh, tủ đông.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máy ðá cây</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Ðèn hàn ôxi</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Ống ðồng các cỡ</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Bãng dính cách ðiện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9F2CA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9F2CA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Nội dung: </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1447FD">
        <w:rPr>
          <w:sz w:val="26"/>
          <w:szCs w:val="26"/>
        </w:rPr>
        <w:t xml:space="preserve"> </w:t>
      </w:r>
      <w:r w:rsidRPr="001447FD">
        <w:rPr>
          <w:rFonts w:ascii="Times New Roman" w:hAnsi="Times New Roman" w:cs="Times New Roman"/>
          <w:sz w:val="26"/>
          <w:szCs w:val="26"/>
          <w:lang w:val="sv-SE"/>
        </w:rPr>
        <w:tab/>
        <w:t>+Trình bày cấu tạo, phân loại, nguyên lý làm việc của máy lạnh thýõng nghiệp.</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w:t>
      </w:r>
      <w:r w:rsidRPr="001447FD">
        <w:rPr>
          <w:sz w:val="26"/>
          <w:szCs w:val="26"/>
        </w:rPr>
        <w:t xml:space="preserve"> </w:t>
      </w:r>
      <w:r w:rsidRPr="001447FD">
        <w:rPr>
          <w:rFonts w:ascii="Times New Roman" w:hAnsi="Times New Roman" w:cs="Times New Roman"/>
          <w:sz w:val="26"/>
          <w:szCs w:val="26"/>
          <w:lang w:val="sv-SE"/>
        </w:rPr>
        <w:tab/>
        <w:t>+ Thực hiện quy trình lắp ðặt các máy lạnh thýõng nghiệp ðạt yêu cầu kỹ thuật, công nghệ, an toàn cho ngýời và thiết bị, ðạt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Thực hiện quy trình bảo trì, bảo dýỡng các máy lạnh thýõng nghiệp ðạt yêu cầu kỹ thuật, công nghệ, an toàn cho ngýời và thiết bị, ðạt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Hiệu chỉnh các thông số kỹ thuật của các máy lạnh thýõng nghiệp ðảm bảo ðạt yêu cầu kỹ thuật, công nghệ, an toàn cho ngýời và thiết bị.</w:t>
      </w:r>
      <w:r w:rsidRPr="001447FD">
        <w:rPr>
          <w:rFonts w:ascii="Times New Roman" w:hAnsi="Times New Roman" w:cs="Times New Roman"/>
          <w:sz w:val="26"/>
          <w:szCs w:val="26"/>
          <w:lang w:val="sv-SE"/>
        </w:rPr>
        <w:tab/>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rPr>
        <w:t xml:space="preserve"> </w:t>
      </w: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Tổ chức nõi làm việc ngãn nắp, khoa học.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Ðánh giá bằng bài tập thực hành</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9F2CA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Giáo viên trýớc khi dạy cần phải cãn cứ vào mục tiêu và nội dung của từng bài học, chọn phýõng pháp giảng dạy phù hợp, ðặc biệt quan tâm phýõng pháp dạy học tích cực ðể ngýời học có thể tham gia xây dựng bài học. Ngoài phýõng tiện giảng dạy truyền thống, nếu có ðiều kiện giáo viên nên sử dụng máy chiếu projector, laptop, và các phần mềm minh họa nhằm làm rõ và sinh ðộng nội dung bài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Ðối với các giờ thực hành, giáo viên cần chuẩn bị ðầy ðủ vật tý, dụng cụ và phýõng tiện và xýởng trýờng một cách ðầy ðủ.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Cuối mỗi buổi học, cần có sự ðánh giá nhận xét kết quả buổi học.3. Những trọng tâm cần chú ý:</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Nguyễn Ðức Lợi, Phạm Vãn Tùy (2007), Tủ lạnh, máy kem, máy ðá, máy ðiều hòa nhiệt ðộ,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Nguyễn Ðức Lợi, Phạm Vãn Tùy, Ðinh Vãn Thuận (2007), Kỹ thuật lạnh ứng dụng,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rPr>
          <w:rFonts w:ascii="Times New Roman" w:hAnsi="Times New Roman" w:cs="Times New Roman"/>
          <w:sz w:val="26"/>
          <w:szCs w:val="26"/>
          <w:lang w:val="de-D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HỆ THỐNG ĐIỀU HÒA KHÔNG KHÍ CỤC BỘ</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:24</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(Lý thuyết: 84 giờ; Kiểm tra: 6 giờ)</w:t>
      </w:r>
    </w:p>
    <w:p w:rsidR="0021653C" w:rsidRPr="001447FD" w:rsidRDefault="0021653C" w:rsidP="00301A2A">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ðýợc bố trí ở học kỳ 3 , sau khi học xong các môn học cõ sở và các môn đo lýờng Ðiện - Lạnh, Lạnh cõ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301A2A">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Trình bày ðýợc cấu tạo, phân loại, nguyên lý làm việc của máy ðiều hòa cục bộ.</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Lập ðýợc trình tự  lắp ráp các thiết bị của máy ðiều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Lập ðýợc trình tự  lắp ðặt cục nóng, cục lạnh  máy ðiều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Lập ðýợc trình tự làm chân không nạp ga máy ðiều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Lập ðýợc trình tự lắp ðặt ðiện trong máy ðiều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Lập ðýợc trình tự lắp ðặt ðýờng ống trong máy ðiều hòa cục bộ</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ðýợc giao;</w:t>
      </w:r>
    </w:p>
    <w:p w:rsidR="0021653C" w:rsidRPr="001447FD" w:rsidRDefault="0021653C" w:rsidP="00301A2A">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1902"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Pr="001447FD">
              <w:rPr>
                <w:rFonts w:ascii="Times New Roman" w:hAnsi="Times New Roman" w:cs="Times New Roman"/>
                <w:color w:val="000000"/>
                <w:sz w:val="26"/>
                <w:szCs w:val="26"/>
              </w:rPr>
              <w:t>Nguyên lý làm việc, cấu tạo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w:t>
            </w:r>
            <w:r w:rsidRPr="001447FD">
              <w:rPr>
                <w:rFonts w:ascii="Times New Roman" w:hAnsi="Times New Roman" w:cs="Times New Roman"/>
                <w:color w:val="000000"/>
                <w:sz w:val="26"/>
                <w:szCs w:val="26"/>
              </w:rPr>
              <w:t>Nguyên lý làm việc, cấu tạo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3: Nguyên lý làm việc, cấu tạo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 sửa chữa</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5: Sửa chữa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lang w:val="es-ES"/>
              </w:rPr>
              <w:t>Bài 6: Lắp đặt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7: Lắp đặt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9: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tabs>
          <w:tab w:val="right" w:pos="9540"/>
        </w:tabs>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rPr>
        <w:t xml:space="preserve">Bài 1: </w:t>
      </w:r>
      <w:r w:rsidRPr="001447FD">
        <w:rPr>
          <w:rFonts w:ascii="Times New Roman" w:hAnsi="Times New Roman" w:cs="Times New Roman"/>
          <w:b/>
          <w:bCs/>
          <w:color w:val="000000"/>
          <w:sz w:val="26"/>
          <w:szCs w:val="26"/>
        </w:rPr>
        <w:t xml:space="preserve">Nguyên lý làm việc, cấu tạo máy điều hoà </w:t>
      </w:r>
      <w:r w:rsidRPr="001447FD">
        <w:rPr>
          <w:rFonts w:ascii="Times New Roman" w:hAnsi="Times New Roman" w:cs="Times New Roman"/>
          <w:b/>
          <w:bCs/>
          <w:color w:val="000000"/>
          <w:sz w:val="26"/>
          <w:szCs w:val="26"/>
          <w:lang w:val="pt-BR"/>
        </w:rPr>
        <w:t>một phần tử</w:t>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hoà 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Nguyên lý làm 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Đặc điểm, nguyên lý làm việc máy điều hoà một phần tử</w:t>
      </w:r>
      <w:r w:rsidRPr="001447FD">
        <w:rPr>
          <w:rFonts w:ascii="Times New Roman" w:hAnsi="Times New Roman" w:cs="Times New Roman"/>
          <w:color w:val="000000"/>
          <w:sz w:val="26"/>
          <w:szCs w:val="26"/>
          <w:lang w:val="pt-BR"/>
        </w:rPr>
        <w:t>:</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Nguyên lý làm việc máy điều hoà </w:t>
      </w:r>
      <w:r w:rsidRPr="001447FD">
        <w:rPr>
          <w:rFonts w:ascii="Times New Roman" w:hAnsi="Times New Roman" w:cs="Times New Roman"/>
          <w:color w:val="000000"/>
          <w:sz w:val="26"/>
          <w:szCs w:val="26"/>
          <w:lang w:val="pt-BR"/>
        </w:rPr>
        <w:t xml:space="preserve">một phần tử </w:t>
      </w:r>
      <w:r w:rsidRPr="001447FD">
        <w:rPr>
          <w:rFonts w:ascii="Times New Roman" w:hAnsi="Times New Roman" w:cs="Times New Roman"/>
          <w:color w:val="000000"/>
          <w:sz w:val="26"/>
          <w:szCs w:val="26"/>
          <w:lang w:val="es-ES"/>
        </w:rPr>
        <w:t>một chiều</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1.3. Nguyên lý làm việc của máy </w:t>
      </w:r>
      <w:r w:rsidRPr="001447FD">
        <w:rPr>
          <w:rFonts w:ascii="Times New Roman" w:hAnsi="Times New Roman" w:cs="Times New Roman"/>
          <w:color w:val="000000"/>
          <w:sz w:val="26"/>
          <w:szCs w:val="26"/>
          <w:lang w:val="fr-FR"/>
        </w:rPr>
        <w:t>hút ẩm</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hoà một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 xml:space="preserve">3. Mạch điện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3.1. Sơ đồ nguyên lý 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2: </w:t>
      </w:r>
      <w:r w:rsidRPr="001447FD">
        <w:rPr>
          <w:rFonts w:ascii="Times New Roman" w:hAnsi="Times New Roman" w:cs="Times New Roman"/>
          <w:b/>
          <w:bCs/>
          <w:color w:val="000000"/>
          <w:sz w:val="26"/>
          <w:szCs w:val="26"/>
        </w:rPr>
        <w:t>Nguyên lý làm việc, cấu tạo máy điều hoà hai phần tử</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hai phần tử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lý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Nguyên lý làm 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nguyên lý làm việc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Đặc điểm, nguyên lý làm việc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3.1. Sơ đồ nguyên lý 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3.3. Thuyết minh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color w:val="000000"/>
          <w:sz w:val="26"/>
          <w:szCs w:val="26"/>
          <w:lang w:val="es-ES"/>
        </w:rPr>
      </w:pP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Nguyên lý làm việc, cấu tạo máy điều hoà Multy</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Multy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lý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Nguyên lý làm 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nguyên lý làm việc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Đặc điểm, nguyên lý làm việc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1.2. Nguyên lý làm việc máy điều hòa Multy một chiều, hai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Phân loại của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lưu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Indoor kiều treo tường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Indoor kiều áp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Indoor kiều đặt sàn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Indoor kiều âm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Indoor kiều dấu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Indoor kiều tủ</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3.1. Sơ đồ nguyên lý 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3.3. Thuyết minh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tabs>
          <w:tab w:val="right" w:pos="900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4: </w:t>
      </w:r>
      <w:r w:rsidRPr="001447FD">
        <w:rPr>
          <w:rFonts w:ascii="Times New Roman" w:hAnsi="Times New Roman" w:cs="Times New Roman"/>
          <w:b/>
          <w:bCs/>
          <w:color w:val="000000"/>
          <w:sz w:val="26"/>
          <w:szCs w:val="26"/>
        </w:rPr>
        <w:t>Nguyên lý làm việc, cấu tạo máy điều dân dụng  dụng Inverter</w:t>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dân  dụng Inverter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lý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Nguyên lý làm 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nguyên lý làm việc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Đặc điểm, nguyên lý làm việc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1.2. Nguyên lý làm việc máy điều hòa dân  dụng Inverter một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Nguyên lý làm việc của máy điều hòa dân  dụng Inverter</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
        </w:rPr>
        <w:t>hai chiều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2.7.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dân  dụng Inverter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3.1. Sơ đồ nguyên lý 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3.3. Thuyết minh sơ đồ nguyên lý</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2: Lắp ðặt, sửa chữa</w:t>
      </w:r>
    </w:p>
    <w:p w:rsidR="0021653C" w:rsidRPr="001447FD" w:rsidRDefault="0021653C" w:rsidP="00F951EC">
      <w:pPr>
        <w:jc w:val="both"/>
        <w:rPr>
          <w:rFonts w:ascii="Times New Roman" w:hAnsi="Times New Roman" w:cs="Times New Roman"/>
          <w:b/>
          <w:bCs/>
          <w:i/>
          <w:iCs/>
          <w:color w:val="000000"/>
          <w:sz w:val="26"/>
          <w:szCs w:val="26"/>
        </w:rPr>
      </w:pPr>
      <w:r w:rsidRPr="001447FD">
        <w:rPr>
          <w:rFonts w:ascii="Times New Roman" w:hAnsi="Times New Roman" w:cs="Times New Roman"/>
          <w:color w:val="000000"/>
          <w:sz w:val="26"/>
          <w:szCs w:val="26"/>
        </w:rPr>
        <w:t>Bài 5:</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b/>
          <w:bCs/>
          <w:sz w:val="26"/>
          <w:szCs w:val="26"/>
          <w:lang w:val="sv-SE"/>
        </w:rPr>
        <w:t>Sửa chữa</w:t>
      </w:r>
      <w:r w:rsidRPr="001447FD">
        <w:rPr>
          <w:rFonts w:ascii="Times New Roman" w:hAnsi="Times New Roman" w:cs="Times New Roman"/>
          <w:b/>
          <w:bCs/>
          <w:color w:val="000000"/>
          <w:sz w:val="26"/>
          <w:szCs w:val="26"/>
        </w:rPr>
        <w:t xml:space="preserve"> máy điều hoà</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một phần tử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15 giờ</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Mục tiêu:</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Xác định được quy trình sửa chữa máy</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Cẩn thận, chính xác, nghiêm chỉnh thực hiện theo quy trình</w:t>
      </w:r>
    </w:p>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Chuẩn bị trang thiết bị, dụng cụ, vật tư phục vụ sửa chữa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4. Chạy thử máy: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lang w:val="es-ES"/>
        </w:rPr>
        <w:t>Bài 6</w:t>
      </w:r>
      <w:r w:rsidRPr="001447FD">
        <w:rPr>
          <w:rFonts w:ascii="Times New Roman" w:hAnsi="Times New Roman" w:cs="Times New Roman"/>
          <w:b/>
          <w:bCs/>
          <w:color w:val="000000"/>
          <w:sz w:val="26"/>
          <w:szCs w:val="26"/>
          <w:lang w:val="es-ES"/>
        </w:rPr>
        <w:t>: Lắp đặt máy điều hoà hai phần tử</w:t>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20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Lắp đặt dàn ngoài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lắp đặt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Lắp đặt dàn ngoài nhà vào giá đỡ</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4. Lắp đặt dàn trong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4.2. Lắp đặt dàn trong nhà vào vị trí</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dẫn gas - điện và đường nước ngưng: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1. Chuẩn bị đường ống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2. Nối ống dẫn vào hai dàn </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Nối ống thoát nước ngưng từ dàn lạnh ra</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Đấu điện cho máy</w:t>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4.4.</w:t>
      </w:r>
      <w:r w:rsidRPr="001447FD">
        <w:rPr>
          <w:rFonts w:ascii="Times New Roman" w:hAnsi="Times New Roman" w:cs="Times New Roman"/>
          <w:color w:val="000000"/>
          <w:sz w:val="26"/>
          <w:szCs w:val="26"/>
          <w:lang w:val="es-ES"/>
        </w:rPr>
        <w:t xml:space="preserve">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6. Thử kín hệ thống: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6.1. Kiểm tra toàn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6.2. Thổi sạch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6.3. Thử kín hệ thống, khắc phục chỗ rò rỉ</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7. Hút chân không: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7.1. Nối bơm chân không vào hệ thống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 Chạy bơm chân không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Kiểm tra độ chân không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8. Chạy thử máy và nạp gas bổ xung: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8.1. Thông gas toàn hệ thống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 Chạy thử hệ thống, kiểm tra thông số kỹ thuật, nạp gas bổ sung nếu cần</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rPr>
        <w:t>Bài 7:</w:t>
      </w:r>
      <w:r w:rsidRPr="001447FD">
        <w:rPr>
          <w:rFonts w:ascii="Times New Roman" w:hAnsi="Times New Roman" w:cs="Times New Roman"/>
          <w:b/>
          <w:bCs/>
          <w:color w:val="000000"/>
          <w:sz w:val="26"/>
          <w:szCs w:val="26"/>
        </w:rPr>
        <w:t xml:space="preserve"> Lắp đặt máy điều hoà Multy              </w:t>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i/>
          <w:iCs/>
          <w:color w:val="000000"/>
          <w:sz w:val="26"/>
          <w:szCs w:val="26"/>
          <w:lang w:val="es-ES"/>
        </w:rPr>
        <w:t>Thời gian: 13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 Lắp đặt Outdoor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3. Lắp đặt dàn ngoài nhà:</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lắp đặt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Vận chuyển và lắp đặt dàn ngoài nhà vào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 Căn chỉnh và cố định cục nóng</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 Lắp đặt Indoor kiểu treo tường</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 xml:space="preserve"> và đường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giá treo,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III. Lắp đặt Indoor kiểu áp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giá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IV. Lắp đặt Indoor kiểu âm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 Lắp đặt Indoor kiểu dấu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dấu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dấu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3.4. Lắp miệng thổi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miệng hồi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3.6. Lắp ống gió mềm</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3.7. Căn chỉnh ống gió và miệng hút, thổi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VI. Lắp đặt Indoor kiểu tủ</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trình tự thử kín hệ thống máy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Thử kín ðýợc các loại hệ thống máy lạnh ðạt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 Thử kín các hệ thống ðýờng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Thử kín toàn hệ thống</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ðýợc trình tự hút chân không, nạp ga hệ thống máy lạnh.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Hút chân không, nạp ga ðýợc các loại hệ thống máy lạnh ðạt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Kiểm tra lýợng 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Trình bày ðýợc các nội dung cần thực hiện khi hoàn thiện lắp ðặt hệ thống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Thực hiện ðýợc công tác hoàn thiện các loại hệ thống máy lạnh ðạt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Rèn luyện thái ðộ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Vận hành, ðo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cục bộ : 1 ,2 cụm</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Ống ðồng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Bãng dính cách ðiện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phýõng pháp, ðánh giá: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Trình bày cấu tạo, phân loại, nguyên lý làm việc của máy lạnh cục bộ.</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các thiết bị trao ðổi nhiệt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máy nén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thiết bị tiết lýu</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phin sấy lọc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lắp ðặt mạch ðiện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Vận hành và bàn giao ðýợc sau lắp ðặt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Phýõng pháp: </w:t>
      </w:r>
      <w:r w:rsidRPr="001447FD">
        <w:rPr>
          <w:rFonts w:ascii="Times New Roman" w:hAnsi="Times New Roman" w:cs="Times New Roman"/>
          <w:sz w:val="26"/>
          <w:szCs w:val="26"/>
          <w:lang w:val="sv-SE"/>
        </w:rPr>
        <w:tab/>
        <w:t>Ðánh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Hýớng dẫn thực hiện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Hýớng dẫn về phýõng pháp giảng dạy, học tập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Tủ lạnh, máy kem, máy ðá, máy ðiều hòa nhiệt ðộ –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Dạy nghề sửa chữa tủ lạnh, máy lạnh- Nguyễn Đức Lợi.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E57E02">
      <w:pPr>
        <w:rPr>
          <w:rFonts w:ascii="Times New Roman" w:hAnsi="Times New Roman" w:cs="Times New Roman"/>
          <w:sz w:val="26"/>
          <w:szCs w:val="26"/>
          <w:lang w:val="de-DE"/>
        </w:rPr>
      </w:pPr>
    </w:p>
    <w:p w:rsidR="0021653C" w:rsidRPr="001447FD" w:rsidRDefault="0021653C" w:rsidP="000A0E54">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0A0E54">
      <w:pPr>
        <w:jc w:val="center"/>
        <w:rPr>
          <w:rFonts w:ascii="Times New Roman" w:hAnsi="Times New Roman" w:cs="Times New Roman"/>
          <w:i/>
          <w:iCs/>
          <w:sz w:val="26"/>
          <w:szCs w:val="26"/>
          <w:lang w:val="pt-BR"/>
        </w:rPr>
      </w:pPr>
    </w:p>
    <w:p w:rsidR="0021653C" w:rsidRPr="001447FD" w:rsidRDefault="0021653C" w:rsidP="000A0E54">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HỆ THỐNG ÐIỀU HÒA KHÔNG KHÍ TRUNG TÂM</w:t>
      </w:r>
    </w:p>
    <w:p w:rsidR="0021653C" w:rsidRPr="001447FD" w:rsidRDefault="0021653C" w:rsidP="000A0E5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25</w:t>
      </w:r>
    </w:p>
    <w:p w:rsidR="0021653C" w:rsidRPr="001447FD" w:rsidRDefault="0021653C" w:rsidP="000A0E54">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(Lý thuyết: 84 giờ; Kiểm tra: 6 giờ)</w:t>
      </w:r>
    </w:p>
    <w:p w:rsidR="0021653C" w:rsidRPr="001447FD" w:rsidRDefault="0021653C" w:rsidP="00301A2A">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ðýợc bố trí ở học kỳ 3, sau khi học xong các môn học cõ sở và các môn kỹ thuật điều hòa không khí, Lạnh cõ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301A2A">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Trình bày ðýợc nguyên lý hoạt ðộng, cấu tạo và phân loại của hệ thống ðiều hòa không khí trung tâm.</w:t>
      </w:r>
      <w:r w:rsidRPr="001447FD">
        <w:rPr>
          <w:rFonts w:ascii="Times New Roman" w:hAnsi="Times New Roman" w:cs="Times New Roman"/>
          <w:sz w:val="26"/>
          <w:szCs w:val="26"/>
          <w:lang w:val="pt-BR"/>
        </w:rPr>
        <w:tab/>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Ðọc và phân tích ðýợc các sõ ðồ hệ thống lạnh và sõ ðồ hệ thống ðiện của hệ thống ðiều hòa không khí trung tâm</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ðýợc quy trình lắp ðặt các hệ thống ðiều hòa không khí trung tâm  ðạt yêu cầu kỹ thuật, công nghệ, an toàn cho ngýời và thiết bị, ðạt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ðýợc quy trình lắp ðặt các hệ thống ðiều hòa không khí trung tâm  ðạt yêu cầu kỹ thuật, công nghệ, an toàn cho ngýời và thiết bị, ðạt nãng suất;</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ðýợc quy trình bảo trì, bảo dýỡng các hệ thống ðiều hòa không khí trung tâm  ðạt yêu cầu kỹ thuật, công nghệ, an toàn cho ngýời và thiết bị, ðạt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Cẩn thận, kiên trì, làm việc nhóm và có trách nhiệm với công việc ðýợc giao;</w:t>
      </w:r>
    </w:p>
    <w:p w:rsidR="0021653C" w:rsidRPr="001447FD" w:rsidRDefault="0021653C" w:rsidP="00301A2A">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1"/>
        <w:gridCol w:w="4412"/>
        <w:gridCol w:w="1430"/>
        <w:gridCol w:w="980"/>
        <w:gridCol w:w="992"/>
        <w:gridCol w:w="992"/>
      </w:tblGrid>
      <w:tr w:rsidR="0021653C" w:rsidRPr="001447FD">
        <w:trPr>
          <w:trHeight w:val="454"/>
        </w:trPr>
        <w:tc>
          <w:tcPr>
            <w:tcW w:w="941" w:type="dxa"/>
            <w:vMerge w:val="restart"/>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Số</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TT</w:t>
            </w:r>
          </w:p>
        </w:tc>
        <w:tc>
          <w:tcPr>
            <w:tcW w:w="4412" w:type="dxa"/>
            <w:vMerge w:val="restart"/>
            <w:vAlign w:val="center"/>
          </w:tcPr>
          <w:p w:rsidR="0021653C" w:rsidRPr="001447FD" w:rsidRDefault="0021653C" w:rsidP="00B541A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Tên các bài trong mô đun</w:t>
            </w:r>
          </w:p>
        </w:tc>
        <w:tc>
          <w:tcPr>
            <w:tcW w:w="4394" w:type="dxa"/>
            <w:gridSpan w:val="4"/>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Thời gian</w:t>
            </w:r>
          </w:p>
        </w:tc>
      </w:tr>
      <w:tr w:rsidR="0021653C" w:rsidRPr="001447FD">
        <w:trPr>
          <w:trHeight w:val="454"/>
        </w:trPr>
        <w:tc>
          <w:tcPr>
            <w:tcW w:w="941"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4412" w:type="dxa"/>
            <w:vMerge/>
            <w:vAlign w:val="center"/>
          </w:tcPr>
          <w:p w:rsidR="0021653C" w:rsidRPr="001447FD" w:rsidRDefault="0021653C" w:rsidP="00B541AB">
            <w:pPr>
              <w:rPr>
                <w:rFonts w:ascii="Times New Roman" w:hAnsi="Times New Roman" w:cs="Times New Roman"/>
                <w:b/>
                <w:bCs/>
                <w:color w:val="000000"/>
                <w:sz w:val="26"/>
                <w:szCs w:val="26"/>
              </w:rPr>
            </w:pP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8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Lý thuyết</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Thực hành</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Kiểm tra*</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1 Lý thuyết cơ bản</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Nguyên lý làm việc</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phân loại</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Tính chọn thiết bị</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4: Lắp đặt máy nén</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5: Lắp đặt thiết bị trao đổi nhiệt</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thiết bị tiết lưu</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đường 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8: Lắp đặt miệng thổi, miệng hút</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thiết bị điện</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Lắp đặt thiết bị phụ</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hoàn thiện</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11: Thử kín hệ thống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Hút chân không nạp ga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13: Hoàn thiện hệ thống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80"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1447FD" w:rsidRDefault="0021653C" w:rsidP="00056DD6">
      <w:pPr>
        <w:tabs>
          <w:tab w:val="right" w:pos="426"/>
        </w:tabs>
        <w:spacing w:before="120" w:after="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1: Lý thuyết cơ bản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 </w:t>
      </w:r>
      <w:r w:rsidRPr="001447FD">
        <w:rPr>
          <w:rFonts w:ascii="Times New Roman" w:hAnsi="Times New Roman" w:cs="Times New Roman"/>
          <w:b/>
          <w:bCs/>
          <w:color w:val="000000"/>
          <w:sz w:val="26"/>
          <w:szCs w:val="26"/>
          <w:lang w:val="pt-BR"/>
        </w:rPr>
        <w:t>Nguyên lý hoạt động</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Trình bày được nguyên lý hoạt động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Đọc được các bản vẽ </w:t>
      </w:r>
      <w:r w:rsidRPr="001447FD">
        <w:rPr>
          <w:rFonts w:ascii="Times New Roman" w:hAnsi="Times New Roman" w:cs="Times New Roman"/>
          <w:color w:val="000000"/>
          <w:sz w:val="26"/>
          <w:szCs w:val="26"/>
          <w:lang w:val="es-ES_tradnl"/>
        </w:rPr>
        <w:t xml:space="preserve">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 xml:space="preserve">1.1.  Nguyên lý hoạt động của </w:t>
      </w:r>
      <w:r w:rsidRPr="001447FD">
        <w:rPr>
          <w:rFonts w:ascii="Times New Roman" w:hAnsi="Times New Roman" w:cs="Times New Roman"/>
          <w:color w:val="000000"/>
          <w:sz w:val="26"/>
          <w:szCs w:val="26"/>
          <w:lang w:val="es-ES_tradnl"/>
        </w:rPr>
        <w:t xml:space="preserve">hệ thống điều hòa không khí trung tâm  </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es-ES_tradnl"/>
        </w:rPr>
        <w:t>1.3.1. Lựa chọn các thông số</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1.3.2. Chọn sơ đồ điều hòa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2: </w:t>
      </w:r>
      <w:r w:rsidRPr="001447FD">
        <w:rPr>
          <w:rFonts w:ascii="Times New Roman" w:hAnsi="Times New Roman" w:cs="Times New Roman"/>
          <w:b/>
          <w:bCs/>
          <w:color w:val="000000"/>
          <w:sz w:val="26"/>
          <w:szCs w:val="26"/>
          <w:lang w:val="pt-BR"/>
        </w:rPr>
        <w:t>Cấu tạo, phân loại</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cấu tạo của các hệ thống điều hòa không khí trung tâm</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một số các hệ thống điều hòa không khí trung tâm được ứng dụng trong thực tế.</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hệ thống điều hòa không khí trung tâm phù hợp với thực tế và đảm bảo yêu cầu</w:t>
      </w:r>
      <w:r w:rsidRPr="001447FD">
        <w:rPr>
          <w:rFonts w:ascii="Times New Roman" w:hAnsi="Times New Roman" w:cs="Times New Roman"/>
          <w:color w:val="000000"/>
          <w:sz w:val="26"/>
          <w:szCs w:val="26"/>
          <w:lang w:val="pt-BR"/>
        </w:rPr>
        <w:tab/>
        <w:t>kỹ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Cấu tạo</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2.1.1. Thiết bị cấp lạnh</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2.1.2. Thiết bị cấp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2.1.3. Thiết bị xử lý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2.1.4. Hệ thống vận chuyển và cung cấp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2.4.</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Hệ thống điều khiển</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t>2.2. Phân loại</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t>2.2.1. Theo đối tượng cần điều hòa</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t>2.2.2. Theo kết cấu hệ thống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noProof/>
          <w:color w:val="000000"/>
          <w:sz w:val="26"/>
          <w:szCs w:val="26"/>
        </w:rPr>
        <w:t>2.2.3. Theo phương pháp trao đổi nhiệt</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3: </w:t>
      </w:r>
      <w:r w:rsidRPr="001447FD">
        <w:rPr>
          <w:rFonts w:ascii="Times New Roman" w:hAnsi="Times New Roman" w:cs="Times New Roman"/>
          <w:b/>
          <w:bCs/>
          <w:color w:val="000000"/>
          <w:sz w:val="26"/>
          <w:szCs w:val="26"/>
          <w:lang w:val="pt-BR"/>
        </w:rPr>
        <w:t>Tính chọn thiết bị</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tính chọn các thiết bị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công suất của các thiết bị trong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các loại thiết bị của hệ thống điều hòa không khí trung tâm  phù hợp yêu cầu kỹ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tính toán với thái độ nghiêm túc trong công việc.</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Các thông số tính toán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3.1.1. Nhiệt độ</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3.1.2. Công suất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Tính chọn thiết bị</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3.2.1. Tính chọn máy nén</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3.2.2. Tính chọn thiết bị ngưng tụ</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3.3.3. Tính chọn thiết bị bay hơi</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3.3.4. Tính chọn các thiết bị phụ</w:t>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4: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máy nén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máy nén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máy nén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khung, bệ đỡ</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Lắp khung, bệ đỡ máy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4.2.2. Chống rung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 Lắp máy nén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Căn chỉnh, cố định máy nén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Kết nối phụ kiện</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5: </w:t>
      </w:r>
      <w:r w:rsidRPr="001447FD">
        <w:rPr>
          <w:rFonts w:ascii="Times New Roman" w:hAnsi="Times New Roman" w:cs="Times New Roman"/>
          <w:b/>
          <w:bCs/>
          <w:color w:val="000000"/>
          <w:sz w:val="26"/>
          <w:szCs w:val="26"/>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trao đổi nhiệt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trao đổi nhiệt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trao đổi nhiệt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Lắp đặt thiết bị ngưng tụ</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2.1. Thiết bị ngưng tụ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2.2. Thiết bị ngưng tụ trao đổi nhiệt với nước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 Lắp đặt thiết bị bay hơi</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3.1. Thiết bị bay hơi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3.2. Thiết bị bay hơi trao đổi nhiệt với nước</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Lắp đặt buồng phun</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4.1. Loại đặt đứng</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4.2. Loại nằm ngang</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4.4.</w:t>
      </w:r>
      <w:r w:rsidRPr="001447FD">
        <w:rPr>
          <w:rFonts w:ascii="Times New Roman" w:hAnsi="Times New Roman" w:cs="Times New Roman"/>
          <w:color w:val="000000"/>
          <w:sz w:val="26"/>
          <w:szCs w:val="26"/>
        </w:rPr>
        <w:t xml:space="preserve"> Lắp đặt bình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6: </w:t>
      </w:r>
      <w:r w:rsidRPr="001447FD">
        <w:rPr>
          <w:rFonts w:ascii="Times New Roman" w:hAnsi="Times New Roman" w:cs="Times New Roman"/>
          <w:b/>
          <w:bCs/>
          <w:color w:val="000000"/>
          <w:sz w:val="26"/>
          <w:szCs w:val="26"/>
        </w:rPr>
        <w:t>Lắp đặt 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thiết bị tiết lưu đạt yêu cầu kỹ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tiết lưu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6.2. Xác định thông số của thiết bị tiết lưu</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6.3. Lắp đặt thiết bị tiết lưu</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7: </w:t>
      </w:r>
      <w:r w:rsidRPr="001447FD">
        <w:rPr>
          <w:rFonts w:ascii="Times New Roman" w:hAnsi="Times New Roman" w:cs="Times New Roman"/>
          <w:b/>
          <w:bCs/>
          <w:color w:val="000000"/>
          <w:sz w:val="26"/>
          <w:szCs w:val="26"/>
        </w:rPr>
        <w:t>Lắp đặt đường ống</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đường ống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đường ống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đường ống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7.1. Các loại đường ống trong hệ thống điều hòa không khí trung tâm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 Lắp đặt đường ống dẫn môi chất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Lắp đặt đường ống nước lạnh</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 Lắp đặt đường ống dẫn không khí</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nước ngưng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7.6. Lắp đặt đường ống xả băng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7.7. Lắp đặt đường ống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8: </w:t>
      </w:r>
      <w:r w:rsidRPr="001447FD">
        <w:rPr>
          <w:rFonts w:ascii="Times New Roman" w:hAnsi="Times New Roman" w:cs="Times New Roman"/>
          <w:b/>
          <w:bCs/>
          <w:color w:val="000000"/>
          <w:sz w:val="26"/>
          <w:szCs w:val="26"/>
          <w:lang w:val="pt-BR"/>
        </w:rPr>
        <w:t>Lắp đặt miệng thổi, miệng hút</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miệng thổi, miệng hút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miệng thổi, miệng hút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miệng thổi, miệng hút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8.1. Khái niệm và phân loại, yêu cầu miệng thổi, miệng hút: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8.1.1. Khái niệm về miệng thổi, miệng hút không khí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8.1.2. Chức năng, nhiệm vụ miệng hút, miệng thổi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8.1.3. Yêu cầu kỹ thuật đối với  miệng thổi, miệng hút không khí  </w:t>
      </w:r>
    </w:p>
    <w:p w:rsidR="0021653C" w:rsidRPr="001447FD" w:rsidRDefault="0021653C" w:rsidP="00056DD6">
      <w:pPr>
        <w:jc w:val="both"/>
        <w:rPr>
          <w:rFonts w:ascii="Times New Roman" w:hAnsi="Times New Roman" w:cs="Times New Roman"/>
          <w:b/>
          <w:bCs/>
          <w:color w:val="000000"/>
          <w:sz w:val="26"/>
          <w:szCs w:val="26"/>
        </w:rPr>
      </w:pPr>
      <w:r w:rsidRPr="001447FD">
        <w:rPr>
          <w:rFonts w:ascii="Times New Roman" w:hAnsi="Times New Roman" w:cs="Times New Roman"/>
          <w:color w:val="000000"/>
          <w:sz w:val="26"/>
          <w:szCs w:val="26"/>
        </w:rPr>
        <w:t>8.2.</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color w:val="000000"/>
          <w:sz w:val="26"/>
          <w:szCs w:val="26"/>
        </w:rPr>
        <w:t>Lắp đặt các loại miệng thổi thông dụng: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8.2.1. Xác định vị trí lắp đặt miệng thổi, hút</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8.2.2. Tính chọn miệng thổi, miệng hút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8.2.3. Lập qui trình lắp đặt miệng thổi, hút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8.2.4. Tổ chức lắp đặt miệng thổi, hút theo qui trình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Kiểm tra tình trạng miệng thổi, hút sau khi lắp đặt </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9: </w:t>
      </w:r>
      <w:r w:rsidRPr="001447FD">
        <w:rPr>
          <w:rFonts w:ascii="Times New Roman" w:hAnsi="Times New Roman" w:cs="Times New Roman"/>
          <w:b/>
          <w:bCs/>
          <w:color w:val="000000"/>
          <w:sz w:val="26"/>
          <w:szCs w:val="26"/>
        </w:rPr>
        <w:t>Lắp đặt thiết bị điện</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13</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điện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điện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điện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 Lắp đặt thiết bị điện điều khiển, đo kiểm, tự động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 Lắp đặt thiết bị điện động lực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 Lắp đặt đường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9.3.1. Tính chọn tiết diện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9.3.3. Kiểm tra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10</w:t>
      </w:r>
      <w:r w:rsidRPr="001447FD">
        <w:rPr>
          <w:rFonts w:ascii="Times New Roman" w:hAnsi="Times New Roman" w:cs="Times New Roman"/>
          <w:b/>
          <w:bCs/>
          <w:color w:val="000000"/>
          <w:sz w:val="26"/>
          <w:szCs w:val="26"/>
          <w:lang w:val="pt-BR"/>
        </w:rPr>
        <w:t xml:space="preserve"> : Lắp đặt thiết bị phụ </w:t>
      </w:r>
      <w:r w:rsidRPr="001447FD">
        <w:rPr>
          <w:rFonts w:ascii="Times New Roman" w:hAnsi="Times New Roman" w:cs="Times New Roman"/>
          <w:b/>
          <w:bCs/>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phụ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phụ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phụ của hệ thống điều hòa không khí trung tâm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 Lắp đặt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10.1.1. Tính chọn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10.1.2.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10.2.Lắp đặt quạt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10.2.1. Tính chọn quạt gió</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10.2.2.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 Lắp đặt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10.3.1. Tính chọn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10.3.2. Lắp đặt tháp</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10.3.3. Lắp đặt đường nước bổ sung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10.3.4.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10.4. Lắp đặt bình giãn nở</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Lắp đặt các bình tách dầu, tách lỏng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10.6. Lắp đặt các bình chứa</w:t>
      </w:r>
    </w:p>
    <w:p w:rsidR="0021653C" w:rsidRPr="001447FD" w:rsidRDefault="0021653C" w:rsidP="00A64ED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615334">
      <w:pPr>
        <w:jc w:val="both"/>
        <w:rPr>
          <w:rFonts w:ascii="Times New Roman" w:hAnsi="Times New Roman" w:cs="Times New Roman"/>
          <w:b/>
          <w:bCs/>
          <w:i/>
          <w:iCs/>
          <w:color w:val="000000"/>
          <w:sz w:val="26"/>
          <w:szCs w:val="26"/>
          <w:lang w:val="pt-BR"/>
        </w:rPr>
      </w:pPr>
      <w:r w:rsidRPr="001447FD">
        <w:rPr>
          <w:rFonts w:ascii="Times New Roman" w:hAnsi="Times New Roman" w:cs="Times New Roman"/>
          <w:b/>
          <w:bCs/>
          <w:i/>
          <w:iCs/>
          <w:color w:val="000000"/>
          <w:sz w:val="26"/>
          <w:szCs w:val="26"/>
          <w:lang w:val="pt-BR"/>
        </w:rPr>
        <w:t>Phần 3 Hiệu chỉnh, hoàn thiện</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11 Thử kín hệ thống</w:t>
      </w: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thử kín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Thử kín được các loại hệ thống điều hòa không khí trung tâm đạt yêu cầu kỹ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11.2 Thử kín các thiết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11.3 Thử kín các hệ thống đường ống</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11.4 Thử kín toàn hệ thống</w:t>
      </w:r>
    </w:p>
    <w:p w:rsidR="0021653C" w:rsidRPr="001447FD"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12 Hút chân không, nạp ga 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hút chân không, nạp ga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Hút chân không, nạp ga được các loại hệ thống điều hòa không khí trung tâm đạt yêu cầu kỹ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12.2 Thực hiện theo trình tự</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12.3 Kiểm tra lượng ga nạp</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13 Hoàn thiện</w:t>
      </w:r>
      <w:r w:rsidRPr="001447FD">
        <w:rPr>
          <w:rFonts w:ascii="Times New Roman" w:hAnsi="Times New Roman" w:cs="Times New Roman"/>
          <w:color w:val="000000"/>
          <w:sz w:val="26"/>
          <w:szCs w:val="26"/>
          <w:lang w:val="pt-BR"/>
        </w:rPr>
        <w:tab/>
        <w:t xml:space="preserve">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các nội dung cần thực hiện khi hoàn thiện lắp đặt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Thực hiện được công tác hoàn thiện các loại hệ thống điều hòa không khí trung tâm đạt yêu cầu kỹ thuật, mỹ thuật.</w:t>
      </w:r>
    </w:p>
    <w:p w:rsidR="0021653C" w:rsidRPr="001447FD" w:rsidRDefault="0021653C" w:rsidP="00301A2A">
      <w:pPr>
        <w:numPr>
          <w:ilvl w:val="0"/>
          <w:numId w:val="19"/>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13.1 Gá lắp, căn chỉnh.</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13.2 Vận hành, đo kiểm các thông số.</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 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rPr>
      </w:pP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A0E54">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Mô hình ðiều hòa không khí trung tâm</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Water Chiller.</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Ðèn hàn ôxi</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Ống ðồng các cỡ</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Bãng dính cách ðiện</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0A0E54">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phýõng pháp, ðánh giá: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Trình bày nguyên lý hoạt ðộng, cấu tạo và phân loại của hệ thống ðiều hòa không khí trung tâm  .</w:t>
      </w:r>
      <w:r w:rsidRPr="001447FD">
        <w:rPr>
          <w:rFonts w:ascii="Times New Roman" w:hAnsi="Times New Roman" w:cs="Times New Roman"/>
          <w:sz w:val="26"/>
          <w:szCs w:val="26"/>
          <w:lang w:val="sv-SE"/>
        </w:rPr>
        <w:tab/>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Hiểu và phân tích quy trình lắp ðặt các hệ thống ðiều hòa không khí trung tâm  ðạt yêu cầu kỹ thuật, công nghệ, an toàn cho ngýời và thiết bị</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ðýợc quy trình lắp ðặt các hệ thống ðiều hòa không khí trung tâm  ðạt yêu cầu kỹ thuật, công nghệ, an toàn cho ngýời và thiết bị, ðạt nãng suất;</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ðýợc quy trình bảo trì, bảo dýỡng các hệ thống ðiều hòa không khí trung tâm  ðạt yêu cầu kỹ thuật, công nghệ, an toàn cho ngýời và thiết bị, ðạt nãng suất;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Phýõng pháp: </w:t>
      </w:r>
      <w:r w:rsidRPr="001447FD">
        <w:rPr>
          <w:rFonts w:ascii="Times New Roman" w:hAnsi="Times New Roman" w:cs="Times New Roman"/>
          <w:sz w:val="26"/>
          <w:szCs w:val="26"/>
          <w:lang w:val="sv-SE"/>
        </w:rPr>
        <w:tab/>
        <w:t>Ðánh giá bằng bài tập thực hành</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Hýớng dẫn thực hiện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Hýớng dẫn về phýõng pháp giảng dạy, học tập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Tủ lạnh, máy kem, máy ðá, máy ðiều hòa nhiệt ðộ –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Dạy nghề sửa chữa tủ lạnh, máy lạnh- Nguyễn Đức Lợi.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240" w:after="240"/>
        <w:rPr>
          <w:rFonts w:ascii="Times New Roman" w:hAnsi="Times New Roman" w:cs="Times New Roman"/>
          <w:color w:val="000000"/>
          <w:sz w:val="26"/>
          <w:szCs w:val="26"/>
          <w:lang w:val="es-ES"/>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E57E02">
      <w:pPr>
        <w:rPr>
          <w:rFonts w:ascii="Times New Roman" w:hAnsi="Times New Roman" w:cs="Times New Roman"/>
          <w:sz w:val="26"/>
          <w:szCs w:val="26"/>
          <w:lang w:val="de-DE"/>
        </w:rPr>
      </w:pPr>
    </w:p>
    <w:tbl>
      <w:tblPr>
        <w:tblW w:w="0" w:type="auto"/>
        <w:tblInd w:w="2" w:type="dxa"/>
        <w:tblBorders>
          <w:top w:val="thinThickThinSmallGap" w:sz="24" w:space="0" w:color="auto"/>
          <w:left w:val="thinThickThinSmallGap" w:sz="24" w:space="0" w:color="auto"/>
          <w:bottom w:val="thinThickThinSmallGap" w:sz="24" w:space="0" w:color="auto"/>
          <w:right w:val="thinThickThinSmallGap" w:sz="24" w:space="0" w:color="auto"/>
        </w:tblBorders>
        <w:tblLook w:val="01E0"/>
      </w:tblPr>
      <w:tblGrid>
        <w:gridCol w:w="9364"/>
      </w:tblGrid>
      <w:tr w:rsidR="0021653C" w:rsidRPr="001447FD">
        <w:trPr>
          <w:trHeight w:val="14271"/>
        </w:trPr>
        <w:tc>
          <w:tcPr>
            <w:tcW w:w="9364" w:type="dxa"/>
            <w:tcBorders>
              <w:top w:val="thinThickThinSmallGap" w:sz="24" w:space="0" w:color="auto"/>
              <w:bottom w:val="thinThickThinSmallGap" w:sz="24" w:space="0" w:color="auto"/>
            </w:tcBorders>
          </w:tcPr>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spacing w:line="256" w:lineRule="auto"/>
              <w:jc w:val="center"/>
              <w:rPr>
                <w:rFonts w:ascii="Times New Roman" w:hAnsi="Times New Roman" w:cs="Times New Roman"/>
                <w:b/>
                <w:bCs/>
                <w:sz w:val="26"/>
                <w:szCs w:val="26"/>
                <w:lang w:val="fr-FR"/>
              </w:rPr>
            </w:pPr>
          </w:p>
          <w:p w:rsidR="0021653C" w:rsidRPr="001447FD" w:rsidRDefault="0021653C">
            <w:pPr>
              <w:pStyle w:val="ListParagraph"/>
              <w:spacing w:line="312" w:lineRule="auto"/>
              <w:ind w:left="90"/>
              <w:jc w:val="center"/>
              <w:outlineLvl w:val="0"/>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 xml:space="preserve">CHƯƠNG TRÌNH CÁC HỌC PHẦN </w:t>
            </w:r>
          </w:p>
          <w:p w:rsidR="0021653C" w:rsidRPr="001447FD" w:rsidRDefault="0021653C">
            <w:pPr>
              <w:pStyle w:val="ListParagraph"/>
              <w:spacing w:line="312" w:lineRule="auto"/>
              <w:ind w:left="90"/>
              <w:jc w:val="center"/>
              <w:outlineLvl w:val="0"/>
              <w:rPr>
                <w:rFonts w:ascii="Times New Roman" w:hAnsi="Times New Roman" w:cs="Times New Roman"/>
                <w:b/>
                <w:bCs/>
                <w:sz w:val="26"/>
                <w:szCs w:val="26"/>
                <w:lang w:val="fr-FR"/>
              </w:rPr>
            </w:pPr>
            <w:r w:rsidRPr="001447FD">
              <w:rPr>
                <w:rFonts w:ascii="Times New Roman" w:hAnsi="Times New Roman" w:cs="Times New Roman"/>
                <w:b/>
                <w:bCs/>
                <w:sz w:val="26"/>
                <w:szCs w:val="26"/>
                <w:lang w:val="fr-FR"/>
              </w:rPr>
              <w:t>CHUYÊN MÔN NGÀNH</w:t>
            </w:r>
          </w:p>
          <w:p w:rsidR="0021653C" w:rsidRPr="001447FD" w:rsidRDefault="0021653C">
            <w:pPr>
              <w:spacing w:before="240" w:after="240" w:line="256" w:lineRule="auto"/>
              <w:jc w:val="center"/>
              <w:rPr>
                <w:rFonts w:ascii="Times New Roman" w:hAnsi="Times New Roman" w:cs="Times New Roman"/>
                <w:b/>
                <w:bCs/>
                <w:sz w:val="26"/>
                <w:szCs w:val="26"/>
                <w:lang w:val="fr-FR"/>
              </w:rPr>
            </w:pPr>
          </w:p>
          <w:p w:rsidR="0021653C" w:rsidRPr="001447FD" w:rsidRDefault="0021653C">
            <w:pPr>
              <w:spacing w:before="240" w:after="240"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MÔN HỌC: ĐỒ ÁN 1</w:t>
            </w:r>
          </w:p>
          <w:p w:rsidR="0021653C" w:rsidRPr="001447FD" w:rsidRDefault="0021653C">
            <w:pPr>
              <w:spacing w:before="120"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Mã số môn học: 26</w:t>
            </w:r>
          </w:p>
          <w:p w:rsidR="0021653C" w:rsidRPr="001447FD" w:rsidRDefault="0021653C">
            <w:pPr>
              <w:spacing w:before="120" w:line="256" w:lineRule="auto"/>
              <w:jc w:val="center"/>
              <w:rPr>
                <w:rFonts w:ascii="Times New Roman" w:hAnsi="Times New Roman" w:cs="Times New Roman"/>
                <w:b/>
                <w:bCs/>
                <w:sz w:val="26"/>
                <w:szCs w:val="26"/>
                <w:lang w:val="pt-BR"/>
              </w:rPr>
            </w:pPr>
          </w:p>
          <w:p w:rsidR="0021653C" w:rsidRPr="001447FD" w:rsidRDefault="0021653C">
            <w:pPr>
              <w:tabs>
                <w:tab w:val="center" w:pos="1800"/>
                <w:tab w:val="center" w:pos="6480"/>
              </w:tabs>
              <w:spacing w:before="120" w:line="256" w:lineRule="auto"/>
              <w:jc w:val="center"/>
              <w:rPr>
                <w:rFonts w:ascii="Times New Roman" w:hAnsi="Times New Roman" w:cs="Times New Roman"/>
                <w:i/>
                <w:iCs/>
                <w:spacing w:val="-6"/>
                <w:sz w:val="26"/>
                <w:szCs w:val="26"/>
                <w:lang w:val="pt-BR"/>
              </w:rPr>
            </w:pPr>
            <w:r w:rsidRPr="001447FD">
              <w:rPr>
                <w:rFonts w:ascii="Times New Roman" w:hAnsi="Times New Roman" w:cs="Times New Roman"/>
                <w:i/>
                <w:iCs/>
                <w:spacing w:val="-6"/>
                <w:sz w:val="26"/>
                <w:szCs w:val="26"/>
                <w:lang w:val="pt-BR"/>
              </w:rPr>
              <w:t>(Ban  hành kèm theo Quyết định số: ............... ngày .... tháng ... năm ...... của           Hiệu  trưởng trường Cao đẳng Kỹ thuật Lý Tự Trọng Thành phố Hồ Chí Minh)</w:t>
            </w:r>
          </w:p>
          <w:p w:rsidR="0021653C" w:rsidRPr="001447FD" w:rsidRDefault="0021653C" w:rsidP="003155B0">
            <w:pPr>
              <w:spacing w:beforeLines="40" w:afterLines="40" w:line="256" w:lineRule="auto"/>
              <w:jc w:val="center"/>
              <w:rPr>
                <w:rFonts w:ascii="Times New Roman" w:hAnsi="Times New Roman" w:cs="Times New Roman"/>
                <w:b/>
                <w:bCs/>
                <w:sz w:val="26"/>
                <w:szCs w:val="26"/>
                <w:lang w:val="pt-BR"/>
              </w:rPr>
            </w:pPr>
          </w:p>
        </w:tc>
      </w:tr>
    </w:tbl>
    <w:p w:rsidR="0021653C" w:rsidRPr="001447FD" w:rsidRDefault="0021653C" w:rsidP="00E57E02">
      <w:pPr>
        <w:jc w:val="center"/>
        <w:outlineLvl w:val="0"/>
        <w:rPr>
          <w:rFonts w:ascii="Times New Roman" w:hAnsi="Times New Roman" w:cs="Times New Roman"/>
          <w:b/>
          <w:bCs/>
          <w:sz w:val="26"/>
          <w:szCs w:val="26"/>
          <w:lang w:val="pt-BR"/>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1</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26</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301A2A">
      <w:pPr>
        <w:pStyle w:val="ListParagraph"/>
        <w:numPr>
          <w:ilvl w:val="0"/>
          <w:numId w:val="7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3 , sau khi học xong các môn học cơ sở </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301A2A">
      <w:pPr>
        <w:pStyle w:val="ListParagraph"/>
        <w:numPr>
          <w:ilvl w:val="0"/>
          <w:numId w:val="7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301A2A">
      <w:pPr>
        <w:pStyle w:val="ListParagraph"/>
        <w:numPr>
          <w:ilvl w:val="0"/>
          <w:numId w:val="20"/>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301A2A">
      <w:pPr>
        <w:pStyle w:val="ListParagraph"/>
        <w:numPr>
          <w:ilvl w:val="0"/>
          <w:numId w:val="20"/>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301A2A">
      <w:pPr>
        <w:pStyle w:val="ListParagraph"/>
        <w:numPr>
          <w:ilvl w:val="0"/>
          <w:numId w:val="75"/>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76"/>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301A2A">
      <w:pPr>
        <w:pStyle w:val="ListParagraph"/>
        <w:numPr>
          <w:ilvl w:val="0"/>
          <w:numId w:val="76"/>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u w:val="single"/>
              </w:rPr>
              <w:t xml:space="preserve">Chương 1: </w:t>
            </w:r>
            <w:r w:rsidRPr="001447FD">
              <w:rPr>
                <w:rFonts w:ascii="Times New Roman" w:hAnsi="Times New Roman" w:cs="Times New Roman"/>
                <w:b/>
                <w:bCs/>
                <w:sz w:val="26"/>
                <w:szCs w:val="26"/>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Đăng ký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ý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hiểu được ý tưởng liên quan đến đề tài ;</w:t>
      </w: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Học sinh đã hoàn thành chương trình lý thuyết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tabs>
          <w:tab w:val="center" w:pos="2127"/>
          <w:tab w:val="center" w:pos="6946"/>
        </w:tabs>
        <w:rPr>
          <w:rFonts w:ascii="Times New Roman" w:hAnsi="Times New Roman" w:cs="Times New Roman"/>
          <w:sz w:val="26"/>
          <w:szCs w:val="26"/>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2</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27</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301A2A">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4 , sau khi học xong các môn học cơ sở </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301A2A">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301A2A">
      <w:pPr>
        <w:pStyle w:val="ListParagraph"/>
        <w:numPr>
          <w:ilvl w:val="0"/>
          <w:numId w:val="20"/>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301A2A">
      <w:pPr>
        <w:pStyle w:val="ListParagraph"/>
        <w:numPr>
          <w:ilvl w:val="0"/>
          <w:numId w:val="20"/>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301A2A">
      <w:pPr>
        <w:pStyle w:val="ListParagraph"/>
        <w:numPr>
          <w:ilvl w:val="0"/>
          <w:numId w:val="7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79"/>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301A2A">
      <w:pPr>
        <w:pStyle w:val="ListParagraph"/>
        <w:numPr>
          <w:ilvl w:val="0"/>
          <w:numId w:val="79"/>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u w:val="single"/>
              </w:rPr>
              <w:t xml:space="preserve">Chương 1: </w:t>
            </w:r>
            <w:r w:rsidRPr="001447FD">
              <w:rPr>
                <w:rFonts w:ascii="Times New Roman" w:hAnsi="Times New Roman" w:cs="Times New Roman"/>
                <w:b/>
                <w:bCs/>
                <w:sz w:val="26"/>
                <w:szCs w:val="26"/>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Đăng ký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ý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hiểu được ý tưởng liên quan đến đề tài ;</w:t>
      </w: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301A2A">
      <w:pPr>
        <w:pStyle w:val="ListParagraph"/>
        <w:numPr>
          <w:ilvl w:val="0"/>
          <w:numId w:val="77"/>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Học sinh đã hoàn thành chương trình lý thuyết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keepNext/>
        <w:spacing w:after="60"/>
        <w:jc w:val="both"/>
        <w:outlineLvl w:val="0"/>
        <w:rPr>
          <w:rFonts w:ascii="Times New Roman" w:hAnsi="Times New Roman" w:cs="Times New Roman"/>
          <w:b/>
          <w:bCs/>
          <w:color w:val="000000"/>
          <w:kern w:val="32"/>
          <w:sz w:val="26"/>
          <w:szCs w:val="26"/>
          <w:lang w:val="nb-NO"/>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kern w:val="32"/>
          <w:sz w:val="26"/>
          <w:szCs w:val="26"/>
          <w:lang w:val="nb-NO"/>
        </w:rPr>
        <w:t>THỰC TẬP TỐT NGHIỆP</w:t>
      </w:r>
    </w:p>
    <w:p w:rsidR="0021653C" w:rsidRPr="001447FD" w:rsidRDefault="0021653C" w:rsidP="00F951EC">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28</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270</w:t>
      </w:r>
      <w:r w:rsidRPr="001447FD">
        <w:rPr>
          <w:rFonts w:ascii="Times New Roman" w:hAnsi="Times New Roman" w:cs="Times New Roman"/>
          <w:sz w:val="26"/>
          <w:szCs w:val="26"/>
          <w:lang w:val="pt-BR"/>
        </w:rPr>
        <w:t xml:space="preserve"> giờ; </w:t>
      </w:r>
    </w:p>
    <w:p w:rsidR="0021653C" w:rsidRPr="001447FD" w:rsidRDefault="0021653C" w:rsidP="00301A2A">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ðýợc bố trí trýớc khi thi tốt nghiệp cuối khóa học.</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301A2A">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chýõng trình ðã học bao gồm các môn chuyên ngành và cõ sở ngành.</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Nâng cao ðýợc nhận thức nghề nghiệp, vận dụng kiến thức lý thuyết và tay nghề cõ bản ðã học vào thực tế, nâng cao trình ðộ tay nghề chuyên môn, có kinh nghiệm ðáp ứng nhu cầu cho các doanh nghiệp khi ra trýờng;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ðýợc giao;</w:t>
      </w:r>
    </w:p>
    <w:p w:rsidR="0021653C" w:rsidRPr="001447FD" w:rsidRDefault="0021653C" w:rsidP="00301A2A">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2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Tên các bài trong mô đun</w:t>
            </w:r>
          </w:p>
          <w:p w:rsidR="0021653C" w:rsidRPr="001447FD" w:rsidRDefault="0021653C" w:rsidP="00F951EC">
            <w:pPr>
              <w:jc w:val="center"/>
              <w:rPr>
                <w:rFonts w:ascii="Times New Roman" w:hAnsi="Times New Roman" w:cs="Times New Roman"/>
                <w:b/>
                <w:bCs/>
                <w:sz w:val="26"/>
                <w:szCs w:val="26"/>
                <w:lang w:val="pt-BR"/>
              </w:rPr>
            </w:pPr>
          </w:p>
        </w:tc>
        <w:tc>
          <w:tcPr>
            <w:tcW w:w="3588" w:type="dxa"/>
            <w:gridSpan w:val="4"/>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627" w:type="dxa"/>
            <w:vMerge/>
          </w:tcPr>
          <w:p w:rsidR="0021653C" w:rsidRPr="001447FD" w:rsidRDefault="0021653C" w:rsidP="00F951EC">
            <w:pPr>
              <w:jc w:val="center"/>
              <w:rPr>
                <w:rFonts w:ascii="Times New Roman" w:hAnsi="Times New Roman" w:cs="Times New Roman"/>
                <w:b/>
                <w:bCs/>
                <w:sz w:val="26"/>
                <w:szCs w:val="26"/>
                <w:lang w:val="pt-BR"/>
              </w:rPr>
            </w:pPr>
          </w:p>
        </w:tc>
        <w:tc>
          <w:tcPr>
            <w:tcW w:w="4836" w:type="dxa"/>
            <w:vMerge/>
          </w:tcPr>
          <w:p w:rsidR="0021653C" w:rsidRPr="001447FD" w:rsidRDefault="0021653C" w:rsidP="00F951EC">
            <w:pPr>
              <w:jc w:val="center"/>
              <w:rPr>
                <w:rFonts w:ascii="Times New Roman" w:hAnsi="Times New Roman" w:cs="Times New Roman"/>
                <w:b/>
                <w:bCs/>
                <w:sz w:val="26"/>
                <w:szCs w:val="26"/>
                <w:lang w:val="pt-BR"/>
              </w:rPr>
            </w:pPr>
          </w:p>
        </w:tc>
        <w:tc>
          <w:tcPr>
            <w:tcW w:w="84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Lý thuyết</w:t>
            </w:r>
          </w:p>
        </w:tc>
        <w:tc>
          <w:tcPr>
            <w:tcW w:w="85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Công tác chuẩn bị thực tập</w:t>
            </w:r>
          </w:p>
        </w:tc>
        <w:tc>
          <w:tcPr>
            <w:tcW w:w="84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79"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09"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mặt bằng hệ thống lạnh </w:t>
            </w:r>
          </w:p>
        </w:tc>
        <w:tc>
          <w:tcPr>
            <w:tcW w:w="84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điện hệ thống lạnh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lắp đặt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vận hành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Thực tập sửa chữa</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bảo trì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4836" w:type="dxa"/>
            <w:tcBorders>
              <w:top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Lập báo cáo tổng hợp đợt thực tập tốt nghiệp</w:t>
            </w:r>
          </w:p>
        </w:tc>
        <w:tc>
          <w:tcPr>
            <w:tcW w:w="84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40</w:t>
            </w:r>
          </w:p>
        </w:tc>
        <w:tc>
          <w:tcPr>
            <w:tcW w:w="979"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32</w:t>
            </w:r>
          </w:p>
        </w:tc>
        <w:tc>
          <w:tcPr>
            <w:tcW w:w="909"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8</w:t>
            </w:r>
          </w:p>
        </w:tc>
      </w:tr>
      <w:tr w:rsidR="0021653C" w:rsidRPr="001447FD">
        <w:trPr>
          <w:trHeight w:val="467"/>
          <w:jc w:val="center"/>
        </w:trPr>
        <w:tc>
          <w:tcPr>
            <w:tcW w:w="627" w:type="dxa"/>
            <w:vAlign w:val="center"/>
          </w:tcPr>
          <w:p w:rsidR="0021653C" w:rsidRPr="001447FD" w:rsidRDefault="0021653C" w:rsidP="00F951EC">
            <w:pPr>
              <w:jc w:val="center"/>
              <w:rPr>
                <w:rFonts w:ascii="Times New Roman" w:hAnsi="Times New Roman" w:cs="Times New Roman"/>
                <w:b/>
                <w:bCs/>
                <w:sz w:val="26"/>
                <w:szCs w:val="26"/>
              </w:rPr>
            </w:pPr>
          </w:p>
        </w:tc>
        <w:tc>
          <w:tcPr>
            <w:tcW w:w="4836"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270</w:t>
            </w:r>
          </w:p>
        </w:tc>
        <w:tc>
          <w:tcPr>
            <w:tcW w:w="979" w:type="dxa"/>
          </w:tcPr>
          <w:p w:rsidR="0021653C" w:rsidRPr="001447FD" w:rsidRDefault="0021653C" w:rsidP="00F951EC">
            <w:pPr>
              <w:jc w:val="center"/>
              <w:rPr>
                <w:rFonts w:ascii="Times New Roman" w:hAnsi="Times New Roman" w:cs="Times New Roman"/>
                <w:b/>
                <w:bCs/>
                <w:sz w:val="26"/>
                <w:szCs w:val="26"/>
              </w:rPr>
            </w:pPr>
          </w:p>
        </w:tc>
        <w:tc>
          <w:tcPr>
            <w:tcW w:w="85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262</w:t>
            </w:r>
          </w:p>
        </w:tc>
        <w:tc>
          <w:tcPr>
            <w:tcW w:w="909"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8</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2. Nội dung chi tiết:  </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u w:val="single"/>
              </w:rPr>
              <w:t>Bài 1</w:t>
            </w:r>
            <w:r w:rsidRPr="001447FD">
              <w:rPr>
                <w:rFonts w:ascii="Times New Roman" w:hAnsi="Times New Roman" w:cs="Times New Roman"/>
                <w:sz w:val="26"/>
                <w:szCs w:val="26"/>
              </w:rPr>
              <w:t xml:space="preserve">: </w:t>
            </w:r>
            <w:r w:rsidRPr="001447FD">
              <w:rPr>
                <w:rFonts w:ascii="Times New Roman" w:hAnsi="Times New Roman" w:cs="Times New Roman"/>
                <w:b/>
                <w:bCs/>
                <w:sz w:val="26"/>
                <w:szCs w:val="26"/>
              </w:rPr>
              <w:t>Công tác chuẩn bị thực tập</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ðýợc nội quy, quy chế về thực tập tốt nghiệp;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ðáo cho quá trình thực tập ;</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Sẵn sàng nhận nhiệm vụ.</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Phổ biến nội quy, quy chế, nội dung cách thức, thời gian ðịa ðiểm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Ðãng ký cõ quan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3. Phân bổ, nhận kế hoạch thực tập</w:t>
      </w: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2</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1. Tìm hiểu cơ cấu tổ chức tốt nghiệp</w:t>
      </w: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1.1. Tìm hiểu cơ cấu tổ chức nhân sự bộ phận phụ trách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1.2. Tìm hiểu về hệ thống lạnh bảo quản và thiết bị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1447FD" w:rsidRDefault="0021653C" w:rsidP="00F951EC">
      <w:pPr>
        <w:jc w:val="both"/>
        <w:rPr>
          <w:rFonts w:ascii="Times New Roman" w:hAnsi="Times New Roman" w:cs="Times New Roman"/>
          <w:sz w:val="26"/>
          <w:szCs w:val="26"/>
          <w:lang w:val="pt-BR"/>
        </w:rPr>
      </w:pPr>
    </w:p>
    <w:tbl>
      <w:tblPr>
        <w:tblW w:w="9426" w:type="dxa"/>
        <w:tblInd w:w="2" w:type="dxa"/>
        <w:tblLook w:val="01E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3</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Khảo sát sõ ðồ ðiện hệ thống lạnh</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Tìm hiểu sơ đồ điện động lực hệ thống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Tìm hiểu sơ đồ điện điều khiển hệ thống       </w:t>
      </w:r>
      <w:r w:rsidRPr="001447FD">
        <w:rPr>
          <w:rFonts w:ascii="Times New Roman" w:hAnsi="Times New Roman" w:cs="Times New Roman"/>
          <w:i/>
          <w:iCs/>
          <w:sz w:val="26"/>
          <w:szCs w:val="26"/>
          <w:lang w:val="pt-BR"/>
        </w:rPr>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r>
    </w:p>
    <w:tbl>
      <w:tblPr>
        <w:tblW w:w="9738" w:type="dxa"/>
        <w:tblInd w:w="2" w:type="dxa"/>
        <w:tblLook w:val="01E0"/>
      </w:tblPr>
      <w:tblGrid>
        <w:gridCol w:w="7084"/>
        <w:gridCol w:w="265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lang w:val="pt-BR"/>
              </w:rPr>
            </w:pPr>
            <w:r w:rsidRPr="001447FD">
              <w:rPr>
                <w:rFonts w:ascii="Times New Roman" w:hAnsi="Times New Roman" w:cs="Times New Roman"/>
                <w:b/>
                <w:bCs/>
                <w:sz w:val="26"/>
                <w:szCs w:val="26"/>
                <w:u w:val="single"/>
                <w:lang w:val="pt-BR"/>
              </w:rPr>
              <w:t>Bài 4:</w:t>
            </w:r>
            <w:r w:rsidRPr="001447FD">
              <w:rPr>
                <w:rFonts w:ascii="Times New Roman" w:hAnsi="Times New Roman" w:cs="Times New Roman"/>
                <w:b/>
                <w:bCs/>
                <w:sz w:val="26"/>
                <w:szCs w:val="26"/>
                <w:lang w:val="pt-BR"/>
              </w:rPr>
              <w:t xml:space="preserve"> Thực tập lắp đặt </w:t>
            </w:r>
          </w:p>
        </w:tc>
        <w:tc>
          <w:tcPr>
            <w:tcW w:w="265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lắp đặt máy lạnh dân dụng</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5:</w:t>
            </w:r>
            <w:r w:rsidRPr="001447FD">
              <w:rPr>
                <w:rFonts w:ascii="Times New Roman" w:hAnsi="Times New Roman" w:cs="Times New Roman"/>
                <w:b/>
                <w:bCs/>
                <w:sz w:val="26"/>
                <w:szCs w:val="26"/>
              </w:rPr>
              <w:t xml:space="preserve"> Thực tập  vận hành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vận hành tủ đông và xe đông lạnh</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6:</w:t>
            </w:r>
            <w:r w:rsidRPr="001447FD">
              <w:rPr>
                <w:rFonts w:ascii="Times New Roman" w:hAnsi="Times New Roman" w:cs="Times New Roman"/>
                <w:b/>
                <w:bCs/>
                <w:sz w:val="26"/>
                <w:szCs w:val="26"/>
              </w:rPr>
              <w:t xml:space="preserve"> Thực tập sửa chữa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3. Thực tập vận hành, lắp đặt hệ thống lạnh kho lạnh </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7:</w:t>
            </w:r>
            <w:r w:rsidRPr="001447FD">
              <w:rPr>
                <w:rFonts w:ascii="Times New Roman" w:hAnsi="Times New Roman" w:cs="Times New Roman"/>
                <w:b/>
                <w:bCs/>
                <w:sz w:val="26"/>
                <w:szCs w:val="26"/>
              </w:rPr>
              <w:t xml:space="preserve"> Thực tập bảo trì</w:t>
            </w:r>
          </w:p>
        </w:tc>
        <w:tc>
          <w:tcPr>
            <w:tcW w:w="2564"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tế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bảo trì và lên kế hoạch định kỳ.</w:t>
      </w:r>
    </w:p>
    <w:p w:rsidR="0021653C" w:rsidRPr="001447FD" w:rsidRDefault="0021653C" w:rsidP="00F951EC">
      <w:pPr>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10:</w:t>
            </w:r>
            <w:r w:rsidRPr="001447FD">
              <w:rPr>
                <w:rFonts w:ascii="Times New Roman" w:hAnsi="Times New Roman" w:cs="Times New Roman"/>
                <w:b/>
                <w:bCs/>
                <w:sz w:val="26"/>
                <w:szCs w:val="26"/>
              </w:rPr>
              <w:t xml:space="preserve">  Lập báo cáo tổng hợp đợt thực tập tốt nghiệp</w:t>
            </w:r>
          </w:p>
        </w:tc>
        <w:tc>
          <w:tcPr>
            <w:tcW w:w="2358"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Lập báo cáo  tình hình hoạt động thực tế của đơn vị, nhà máy đến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Phát hiện được những công nghệ mới nhà máy, đơn vị thực tập đang áp dụng;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Nghiêm túc, trung thực và cẩn thận.</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Học sinh đã hoàn thành chương trình lý thuyết và thực tập cơ bản tại nhà trường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Học sinh phải được đi thực tập tốt nghiệp tại các cơ sở đúng chuyên ngành điện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Thực tập chuyên ngành nghề có thể được thực hiện ở các đơn vị tốt nghiệp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máy đông lạnh thực phẩm, thủy sản, nhà máy nước đá, đồ uống...</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hàng, khách sạn</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cơ sở sửa chữa điện lạnh...</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1. Phạm vi áp dụng chương trình:</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a-DK"/>
        </w:rPr>
        <w:t>Họcphần này được sử dụng  cho trình độ đào tạo Cao đảng nghề KỸ THUẬT MÁY LẠNH &amp; ĐIỀU HÒA KHÔNG KHÍ..</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2. Hướng dẫn một số điểm chính về phương pháp giảng dạy môn học:</w:t>
      </w:r>
      <w:r w:rsidRPr="001447FD">
        <w:rPr>
          <w:rFonts w:ascii="Times New Roman" w:hAnsi="Times New Roman" w:cs="Times New Roman"/>
          <w:sz w:val="26"/>
          <w:szCs w:val="26"/>
          <w:lang w:val="de-DE"/>
        </w:rPr>
        <w:t xml:space="preserve"> </w:t>
      </w:r>
    </w:p>
    <w:p w:rsidR="0021653C" w:rsidRPr="001447FD" w:rsidRDefault="0021653C" w:rsidP="00F951EC">
      <w:pPr>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3. Những trọng tâm chương trình cần chú ý:</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Điểm được đánh giá là một trong các điểm thi tốt nghiệp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4. Tài liệu cần tham khảo:</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F951EC">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21653C" w:rsidP="00F951E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Tên Tên học phần:   </w:t>
      </w:r>
      <w:r w:rsidRPr="001447FD">
        <w:rPr>
          <w:rFonts w:ascii="Times New Roman" w:hAnsi="Times New Roman" w:cs="Times New Roman"/>
          <w:b/>
          <w:bCs/>
          <w:color w:val="000000"/>
          <w:sz w:val="26"/>
          <w:szCs w:val="26"/>
          <w:lang w:val="nl-NL"/>
        </w:rPr>
        <w:t>AUTOCAD</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29</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(Lý thuyết: 13 giờ; Thực hành: 30; Kiểm tra: 2 giờ)</w:t>
      </w:r>
    </w:p>
    <w:p w:rsidR="0021653C" w:rsidRPr="001447FD" w:rsidRDefault="0021653C" w:rsidP="00301A2A">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đươc bố trí ở học kỳ 3;</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color w:val="000000"/>
          <w:sz w:val="26"/>
          <w:szCs w:val="26"/>
          <w:lang w:val="pt-BR"/>
        </w:rPr>
        <w:t>Là môn học tự chọn.</w:t>
      </w:r>
    </w:p>
    <w:p w:rsidR="0021653C" w:rsidRPr="001447FD" w:rsidRDefault="0021653C" w:rsidP="00301A2A">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Phân biệt ðýợc các lệnh, khai thác ðýợc các tính nãng công nghệ của các lệnh trong phần mềm.</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Hiểu ðýợc các lệnh vẽ cõ bản, các lệnh hiệu chỉnh, lệnh ghi kích thýớc</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Thực hiện ðýợc các  lệnh trong việc vẽ và thiết kế chính xác.</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Thiết lập ðýợc bản vẽ kỹ thuật 2 chiều cõ bản</w:t>
      </w:r>
    </w:p>
    <w:p w:rsidR="0021653C" w:rsidRPr="001447FD" w:rsidRDefault="0021653C" w:rsidP="00F951EC">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Thực hiện xuất ðýợc bản vẽ ra giấy.</w:t>
      </w:r>
      <w:r w:rsidRPr="001447FD">
        <w:rPr>
          <w:rFonts w:ascii="Times New Roman" w:hAnsi="Times New Roman" w:cs="Times New Roman"/>
          <w:sz w:val="26"/>
          <w:szCs w:val="26"/>
          <w:lang w:val="pt-BR"/>
        </w:rPr>
        <w:t xml:space="preserve">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Cẩn thận, kiên trì, có trách nhiệm với công việc ðýợc giao.</w:t>
      </w:r>
    </w:p>
    <w:p w:rsidR="0021653C" w:rsidRPr="001447FD" w:rsidRDefault="0021653C" w:rsidP="00301A2A">
      <w:pPr>
        <w:pStyle w:val="ListParagraph"/>
        <w:numPr>
          <w:ilvl w:val="0"/>
          <w:numId w:val="15"/>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F951EC">
      <w:pPr>
        <w:spacing w:before="1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9"/>
        <w:gridCol w:w="5219"/>
        <w:gridCol w:w="973"/>
        <w:gridCol w:w="973"/>
        <w:gridCol w:w="773"/>
        <w:gridCol w:w="960"/>
      </w:tblGrid>
      <w:tr w:rsidR="0021653C" w:rsidRPr="001447FD">
        <w:trPr>
          <w:cantSplit/>
          <w:trHeight w:val="561"/>
        </w:trPr>
        <w:tc>
          <w:tcPr>
            <w:tcW w:w="383"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708"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chýõng, mục</w:t>
            </w:r>
          </w:p>
        </w:tc>
        <w:tc>
          <w:tcPr>
            <w:tcW w:w="1909" w:type="pct"/>
            <w:gridSpan w:val="4"/>
            <w:vAlign w:val="center"/>
          </w:tcPr>
          <w:p w:rsidR="0021653C" w:rsidRPr="001447FD" w:rsidRDefault="0021653C" w:rsidP="00781378">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383"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2708"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Lý</w:t>
            </w:r>
          </w:p>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01"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Tổng quan về AutoCAD</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thiết lập bản vẽ cơ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tọa độ và phương thức truy bắt điểm</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rPr>
          <w:trHeight w:val="207"/>
        </w:trPr>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vẽ hình học cơ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hiệu chỉnh</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biến đổi và sao chép hình</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chữ và hiệu chỉnh văn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Hình cắt, mặt cắt và ký hiệu vật liệu</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Ghi và hiệu chỉnh kích thước</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415"/>
        </w:trPr>
        <w:tc>
          <w:tcPr>
            <w:tcW w:w="3091" w:type="pct"/>
            <w:gridSpan w:val="2"/>
            <w:vAlign w:val="center"/>
          </w:tcPr>
          <w:p w:rsidR="0021653C" w:rsidRPr="001447FD" w:rsidRDefault="0021653C" w:rsidP="00781378">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401"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19</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 xml:space="preserve">Bài 1. </w:t>
      </w:r>
      <w:r w:rsidRPr="001447FD">
        <w:rPr>
          <w:rFonts w:ascii="Times New Roman" w:hAnsi="Times New Roman" w:cs="Times New Roman"/>
          <w:b/>
          <w:bCs/>
          <w:color w:val="000000"/>
          <w:kern w:val="32"/>
          <w:sz w:val="26"/>
          <w:szCs w:val="26"/>
          <w:lang w:val="vi-VN"/>
        </w:rPr>
        <w:t>Tổng quan về AutoCAD</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2</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đặc điểm cơ bản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Khởi động, nhận diện, thao tác được với giao diện màn hình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ab/>
      </w:r>
      <w:r w:rsidRPr="001447FD">
        <w:rPr>
          <w:rFonts w:ascii="Times New Roman" w:hAnsi="Times New Roman" w:cs="Times New Roman"/>
          <w:color w:val="000000"/>
          <w:sz w:val="26"/>
          <w:szCs w:val="26"/>
          <w:lang w:eastAsia="ko-KR"/>
        </w:rPr>
        <w:tab/>
        <w:t>- Cẩn thận, chính xác trong các thao tác.</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Tổng quan về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2.  Khởi động AutoCAD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3. Cấu trúc màn hình đồ họa trong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Các phím tắt chọn lệnh</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1447FD">
        <w:rPr>
          <w:rFonts w:ascii="Times New Roman" w:hAnsi="Times New Roman" w:cs="Times New Roman"/>
          <w:color w:val="000000"/>
          <w:sz w:val="26"/>
          <w:szCs w:val="26"/>
          <w:lang w:val="vi-VN" w:eastAsia="ko-KR"/>
        </w:rPr>
        <w:t xml:space="preserve"> Thanh công cụ</w:t>
      </w:r>
    </w:p>
    <w:p w:rsidR="0021653C" w:rsidRPr="001447FD" w:rsidRDefault="0021653C" w:rsidP="00F951EC">
      <w:pPr>
        <w:keepNext/>
        <w:tabs>
          <w:tab w:val="left" w:pos="7088"/>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2.  </w:t>
      </w:r>
      <w:r w:rsidRPr="001447FD">
        <w:rPr>
          <w:rFonts w:ascii="Times New Roman" w:hAnsi="Times New Roman" w:cs="Times New Roman"/>
          <w:b/>
          <w:bCs/>
          <w:color w:val="000000"/>
          <w:kern w:val="32"/>
          <w:sz w:val="26"/>
          <w:szCs w:val="26"/>
          <w:lang w:val="vi-VN"/>
        </w:rPr>
        <w:t>Các lệnh thiết lập bản vẽ</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3</w:t>
      </w:r>
      <w:r w:rsidRPr="001447FD">
        <w:rPr>
          <w:rFonts w:ascii="Times New Roman" w:hAnsi="Times New Roman" w:cs="Times New Roman"/>
          <w:color w:val="000000"/>
          <w:kern w:val="32"/>
          <w:sz w:val="26"/>
          <w:szCs w:val="26"/>
          <w:lang w:val="vi-VN"/>
        </w:rPr>
        <w:t>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bước thiết lập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Thiết lập, lưu trữ bản vẽ 2D.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ab/>
      </w:r>
      <w:r w:rsidRPr="001447FD">
        <w:rPr>
          <w:rFonts w:ascii="Times New Roman" w:hAnsi="Times New Roman" w:cs="Times New Roman"/>
          <w:color w:val="000000"/>
          <w:sz w:val="26"/>
          <w:szCs w:val="26"/>
          <w:lang w:eastAsia="ko-KR"/>
        </w:rPr>
        <w:tab/>
        <w:t xml:space="preserve">- Cẩn thận, chính xác khi thực hiện lệnh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Những bước cơ bản thiết lập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Thiết lập chế độ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Tra cứu hướng dẫn sử dụng</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Trình tự thực hiện bản vẽ, thực hiện lệnh</w:t>
      </w:r>
    </w:p>
    <w:p w:rsidR="0021653C" w:rsidRPr="001447FD" w:rsidRDefault="0021653C" w:rsidP="00F951EC">
      <w:pPr>
        <w:tabs>
          <w:tab w:val="num" w:pos="900"/>
        </w:tabs>
        <w:ind w:firstLine="72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3. </w:t>
      </w:r>
      <w:r w:rsidRPr="001447FD">
        <w:rPr>
          <w:rFonts w:ascii="Times New Roman" w:hAnsi="Times New Roman" w:cs="Times New Roman"/>
          <w:b/>
          <w:bCs/>
          <w:color w:val="000000"/>
          <w:kern w:val="32"/>
          <w:sz w:val="26"/>
          <w:szCs w:val="26"/>
          <w:lang w:val="vi-VN"/>
        </w:rPr>
        <w:t>Nhập tọa độ và phương thức truy bắt điểm</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Nhập được điểm, truy bắt điểm tạm trú, gán và truy bắt điểm thường trú.</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b/>
          <w:bCs/>
          <w:color w:val="000000"/>
          <w:sz w:val="26"/>
          <w:szCs w:val="26"/>
          <w:lang w:eastAsia="ko-KR"/>
        </w:rPr>
        <w:tab/>
        <w:t xml:space="preserve">- </w:t>
      </w:r>
      <w:r w:rsidRPr="001447FD">
        <w:rPr>
          <w:rFonts w:ascii="Times New Roman" w:hAnsi="Times New Roman" w:cs="Times New Roman"/>
          <w:color w:val="000000"/>
          <w:sz w:val="26"/>
          <w:szCs w:val="26"/>
          <w:lang w:eastAsia="ko-KR"/>
        </w:rPr>
        <w:t xml:space="preserve">Cẩn thận, chính xác khi thực hiện thao tác </w:t>
      </w:r>
    </w:p>
    <w:p w:rsidR="0021653C" w:rsidRPr="001447FD" w:rsidRDefault="0021653C" w:rsidP="00F951EC">
      <w:pPr>
        <w:tabs>
          <w:tab w:val="num" w:pos="601"/>
        </w:tabs>
        <w:ind w:left="318" w:hanging="318"/>
        <w:jc w:val="both"/>
        <w:rPr>
          <w:rFonts w:ascii="Times New Roman" w:hAnsi="Times New Roman" w:cs="Times New Roman"/>
          <w:color w:val="000000"/>
          <w:sz w:val="26"/>
          <w:szCs w:val="26"/>
        </w:rPr>
      </w:pP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Hệ tọa độ sử dụng trong AutoCAD</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phương pháp nhập tọa độ điểm</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Các phương tức truy bắt điểm thuộc đối tượng</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Gán chế độ bắt điểm thường trú</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Chế độ AutoTrack</w:t>
      </w:r>
    </w:p>
    <w:p w:rsidR="0021653C" w:rsidRPr="001447FD" w:rsidRDefault="0021653C" w:rsidP="00F951EC">
      <w:pPr>
        <w:tabs>
          <w:tab w:val="num" w:pos="1080"/>
        </w:tabs>
        <w:ind w:left="46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4. </w:t>
      </w:r>
      <w:r w:rsidRPr="001447FD">
        <w:rPr>
          <w:rFonts w:ascii="Times New Roman" w:hAnsi="Times New Roman" w:cs="Times New Roman"/>
          <w:b/>
          <w:bCs/>
          <w:color w:val="000000"/>
          <w:kern w:val="32"/>
          <w:sz w:val="26"/>
          <w:szCs w:val="26"/>
          <w:lang w:val="vi-VN"/>
        </w:rPr>
        <w:t>Các lệnh vẽ hình học cơ bản</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7</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các bước thực hiện lệnh của các lệnh vẽ hình học;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color w:val="000000"/>
          <w:sz w:val="26"/>
          <w:szCs w:val="26"/>
          <w:lang w:eastAsia="ko-KR"/>
        </w:rPr>
        <w:t>Cẩn thận, chính xác khi thực hiện các lệnh vẽ.</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đối tượng vẽ trong AutoCAD</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Vẽ đoạn thẳng (lệnh 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Vẽ đường tròn (lệnh Circle).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Vẽ cung tròn (lệnh Arc).</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Vẽ điểm (lệnh Point).</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 Vẽ đa tuyến (lệnh Pline).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 Vẽ hình đa giác đều (lệnh Polygon).</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 Vẽ hình chữ nhật (lệnh Rectang).</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9. Vẽ Elip (lệnh Ellipse).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10. Vẽ đường cong bất kỳ (lệnh Spline).</w:t>
      </w:r>
    </w:p>
    <w:p w:rsidR="0021653C" w:rsidRPr="001447FD" w:rsidRDefault="0021653C" w:rsidP="00F951EC">
      <w:pPr>
        <w:tabs>
          <w:tab w:val="num" w:pos="900"/>
        </w:tabs>
        <w:jc w:val="both"/>
        <w:rPr>
          <w:rFonts w:ascii="Times New Roman" w:hAnsi="Times New Roman" w:cs="Times New Roman"/>
          <w:color w:val="000000"/>
          <w:sz w:val="26"/>
          <w:szCs w:val="26"/>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rPr>
        <w:tab/>
      </w:r>
      <w:r w:rsidRPr="001447FD">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 xml:space="preserve">Các lệnh hiệu chỉnh </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bước thực hiện các lệnh hiệu chỉnh;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hiệu chỉnh để hiệu chỉnh đối tượng trong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b/>
          <w:bCs/>
          <w:color w:val="000000"/>
          <w:sz w:val="26"/>
          <w:szCs w:val="26"/>
          <w:lang w:eastAsia="ko-KR"/>
        </w:rPr>
        <w:tab/>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phương pháp chọn đối tượng</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các đối tượng song song đối tượng cho trước (lệnh Offset).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Xoá các đối tượng (lệnh Erase).</w:t>
      </w:r>
    </w:p>
    <w:p w:rsidR="0021653C" w:rsidRPr="001447FD" w:rsidRDefault="0021653C" w:rsidP="00F951EC">
      <w:pPr>
        <w:tabs>
          <w:tab w:val="num" w:pos="1680"/>
          <w:tab w:val="num" w:pos="1800"/>
          <w:tab w:val="num" w:pos="2160"/>
        </w:tabs>
        <w:ind w:right="-28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Xén một phần đối tượng nằm giữa hai đối tượng giao (lệnh Trim).</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Kéo dài đối tượng đến đối tượng biên (lệnh Extend).</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Thay đổi chiều dài đối tượng (lệnh Lengthen).</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Vẽ nối tiếp hai đối tượng bởi cung tròn (lệnh Fillet).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Vát mép các cạnh (lệnh Chamfer).</w:t>
      </w:r>
    </w:p>
    <w:p w:rsidR="0021653C" w:rsidRPr="001447FD" w:rsidRDefault="0021653C" w:rsidP="00F951EC">
      <w:pPr>
        <w:tabs>
          <w:tab w:val="num" w:pos="840"/>
          <w:tab w:val="num" w:pos="168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Phục hồi các đối tương bị xoá (Oops).</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10. Huỷ bỏ lệnh đã thực hiện (lệnh U, Undo).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11. Phục hồi lệnh đã huỷ (lệnh Redo).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12. Tái tạo đối tượng bản vẽ bằng lệnh Regen.</w:t>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6. </w:t>
      </w:r>
      <w:r w:rsidRPr="001447FD">
        <w:rPr>
          <w:rFonts w:ascii="Times New Roman" w:hAnsi="Times New Roman" w:cs="Times New Roman"/>
          <w:b/>
          <w:bCs/>
          <w:color w:val="000000"/>
          <w:kern w:val="32"/>
          <w:sz w:val="26"/>
          <w:szCs w:val="26"/>
          <w:lang w:val="vi-VN"/>
        </w:rPr>
        <w:t>Các phép biến đổi và sao chép hình</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6</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 Trình bày công dụng, trình tự thực hiện</w:t>
      </w:r>
      <w:r w:rsidRPr="001447FD">
        <w:rPr>
          <w:rFonts w:ascii="Times New Roman" w:hAnsi="Times New Roman" w:cs="Times New Roman"/>
          <w:color w:val="000000"/>
          <w:sz w:val="26"/>
          <w:szCs w:val="26"/>
        </w:rPr>
        <w:t xml:space="preserve"> các </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rPr>
        <w:t>T</w:t>
      </w:r>
      <w:r w:rsidRPr="001447FD">
        <w:rPr>
          <w:rFonts w:ascii="Times New Roman" w:hAnsi="Times New Roman" w:cs="Times New Roman"/>
          <w:color w:val="000000"/>
          <w:sz w:val="26"/>
          <w:szCs w:val="26"/>
          <w:lang w:val="vi-VN"/>
        </w:rPr>
        <w:t>hực hiện được các lệnh biến đổi và sao chép hình.</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Phép dời hình (lệnh Move).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Sao chép hình (lệnh Copy).</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Phép quay hình chung quanh một điểm (lệnh Rotate).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Phép biến đổi tỷ lệ (lệnh Scale).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Dời và kéo giãn các đối tượng (lệnh Stretch).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Phép đối xứng qua trục (lệnh Mirror).</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Sao chép dãy (lệnh Array).</w:t>
      </w:r>
    </w:p>
    <w:p w:rsidR="0021653C" w:rsidRPr="001447FD" w:rsidRDefault="0021653C" w:rsidP="00F951EC">
      <w:pPr>
        <w:tabs>
          <w:tab w:val="num" w:pos="108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7</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Nhập chữ và hiệu chỉnh văn bản</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4</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Hiệu chỉnh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nội dung, thay đổi tính chất của các dòng chữ trong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Sử dụng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lệnh Style để tạo các kiểu chữ;</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Nhập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các dòng chữ, đoạn văn bản vào bản vẽ;</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nhập và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kiểu chữ</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Nhập dòng chữ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Nhập đoạn văn bản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Chèn bảng vào trong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Hình cắt, mặt cắt và ký hiệu vật liệu</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trình tự vẽ mặt cắt bằng lệnh Hatch;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Sử dụng được lệnh Hatch để vẽ mặt cắt liên kết và không liên kết;</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 xml:space="preserve">Cẩn thận, chính xác khi thực hiện các lệnh </w:t>
      </w:r>
    </w:p>
    <w:p w:rsidR="0021653C" w:rsidRPr="001447FD"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vẽ hình cắt và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Vẽ mặt cắt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Vẽ mặt cắt không liên kết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Sử dụng Tool Palette chèn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Hiệu chỉnh mặt cắt</w:t>
      </w:r>
    </w:p>
    <w:p w:rsidR="0021653C" w:rsidRPr="001447FD" w:rsidRDefault="0021653C" w:rsidP="00F951EC">
      <w:pPr>
        <w:tabs>
          <w:tab w:val="num" w:pos="9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9</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Ghi và hiệu chỉnh kích thước</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3</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Tạo được kiểu ghi kích thước, ghi và hiệu chỉnh được kích thước trong bản vẽ.</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ghi kích thước trên bản vẽ</w:t>
      </w:r>
    </w:p>
    <w:p w:rsidR="0021653C" w:rsidRPr="001447FD" w:rsidRDefault="0021653C" w:rsidP="00F951EC">
      <w:pPr>
        <w:ind w:left="240" w:hanging="240"/>
        <w:jc w:val="both"/>
        <w:rPr>
          <w:rFonts w:ascii="Times New Roman" w:hAnsi="Times New Roman" w:cs="Times New Roman"/>
          <w:color w:val="000000"/>
          <w:sz w:val="26"/>
          <w:szCs w:val="26"/>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thành phần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khái niệm cơ bản khi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Trình tự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Các nhóm lệnh ghi và hiệu chỉnh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Tạo kiểu ghi kích thước</w:t>
      </w:r>
    </w:p>
    <w:p w:rsidR="0021653C" w:rsidRPr="001447FD" w:rsidRDefault="0021653C" w:rsidP="00F951EC">
      <w:pPr>
        <w:ind w:left="240" w:hanging="240"/>
        <w:jc w:val="both"/>
        <w:rPr>
          <w:rFonts w:ascii="Times New Roman" w:hAnsi="Times New Roman" w:cs="Times New Roman"/>
          <w:color w:val="000000"/>
          <w:sz w:val="26"/>
          <w:szCs w:val="26"/>
        </w:rPr>
      </w:pPr>
    </w:p>
    <w:p w:rsidR="0021653C" w:rsidRPr="001447FD" w:rsidRDefault="0021653C" w:rsidP="00F951EC">
      <w:pPr>
        <w:ind w:firstLine="720"/>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10: </w:t>
      </w:r>
      <w:r w:rsidRPr="001447FD">
        <w:rPr>
          <w:rFonts w:ascii="Times New Roman" w:hAnsi="Times New Roman" w:cs="Times New Roman"/>
          <w:color w:val="000000"/>
          <w:sz w:val="26"/>
          <w:szCs w:val="26"/>
          <w:lang w:val="pt-BR"/>
        </w:rPr>
        <w:tab/>
      </w:r>
      <w:r w:rsidRPr="001447FD">
        <w:rPr>
          <w:rFonts w:ascii="Times New Roman" w:hAnsi="Times New Roman" w:cs="Times New Roman"/>
          <w:b/>
          <w:bCs/>
          <w:color w:val="000000"/>
          <w:sz w:val="26"/>
          <w:szCs w:val="26"/>
          <w:lang w:val="pt-BR"/>
        </w:rPr>
        <w:t>Xuất bản vẽ ra giấy</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pt-BR"/>
        </w:rPr>
        <w:t xml:space="preserve">Thời gian 2 giờ </w:t>
      </w:r>
    </w:p>
    <w:p w:rsidR="0021653C" w:rsidRPr="001447FD" w:rsidRDefault="0021653C" w:rsidP="00F951EC">
      <w:pPr>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Mục tiêu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chính xác các thanh công cụ, cách thao tác lệnh in, hiệu chỉnh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In được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-Cẩn thận, chính xác khi thực hiện các thao tác in trên máy</w:t>
      </w:r>
    </w:p>
    <w:tbl>
      <w:tblPr>
        <w:tblW w:w="9553" w:type="dxa"/>
        <w:tblInd w:w="2" w:type="dxa"/>
        <w:tblLook w:val="0000"/>
      </w:tblPr>
      <w:tblGrid>
        <w:gridCol w:w="6853"/>
        <w:gridCol w:w="2700"/>
      </w:tblGrid>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2. Các thao tác khi in ấn</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bl>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Phòng học chuyên môn hóa:  phòng máy tính dùng cho một lớp học lý thuyết.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Trang thiết bị, máy móc:</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Máy vi tính, </w:t>
      </w:r>
      <w:r w:rsidRPr="001447FD">
        <w:rPr>
          <w:rFonts w:ascii="Times New Roman" w:hAnsi="Times New Roman" w:cs="Times New Roman"/>
          <w:color w:val="000000"/>
          <w:sz w:val="26"/>
          <w:szCs w:val="26"/>
          <w:lang w:val="vi-VN" w:eastAsia="ko-KR"/>
        </w:rPr>
        <w:t>máy in...</w:t>
      </w:r>
    </w:p>
    <w:p w:rsidR="0021653C" w:rsidRPr="001447FD" w:rsidRDefault="0021653C" w:rsidP="00F951EC">
      <w:pPr>
        <w:ind w:firstLine="720"/>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 Máy chủ, mạng nội bộ.</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 Máy chiếu đa phương tiện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3.Dụng cụ, học liệu, vật tư:</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Giáo trình Hướng dẫn sử dụng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Tài liệu phát tay cho học sinh;</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Hệ thống bài tập.</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-Về kiến thức :</w:t>
      </w:r>
      <w:r w:rsidRPr="001447FD">
        <w:rPr>
          <w:rFonts w:ascii="Times New Roman" w:hAnsi="Times New Roman" w:cs="Times New Roman"/>
          <w:color w:val="000000"/>
          <w:sz w:val="26"/>
          <w:szCs w:val="26"/>
          <w:lang w:val="pt-BR"/>
        </w:rPr>
        <w:t xml:space="preserve"> </w:t>
      </w:r>
    </w:p>
    <w:p w:rsidR="0021653C" w:rsidRPr="001447FD" w:rsidRDefault="0021653C" w:rsidP="00F951EC">
      <w:pPr>
        <w:ind w:firstLine="720"/>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xml:space="preserve">+ </w:t>
      </w:r>
      <w:r w:rsidRPr="001447FD">
        <w:rPr>
          <w:rFonts w:ascii="Times New Roman" w:hAnsi="Times New Roman" w:cs="Times New Roman"/>
          <w:color w:val="000000"/>
          <w:sz w:val="26"/>
          <w:szCs w:val="26"/>
          <w:lang w:eastAsia="ko-KR"/>
        </w:rPr>
        <w:t>N</w:t>
      </w:r>
      <w:r w:rsidRPr="001447FD">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21653C" w:rsidRPr="001447FD" w:rsidRDefault="0021653C" w:rsidP="00F951EC">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 Phân biệt được các lệnh vẽ, các lệnh hiệu chỉnh, lệnh ghi kích thước và in ra bản vẽ. </w:t>
      </w:r>
    </w:p>
    <w:p w:rsidR="0021653C" w:rsidRPr="001447FD" w:rsidRDefault="0021653C" w:rsidP="00F951EC">
      <w:pPr>
        <w:ind w:firstLine="7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pt-BR"/>
        </w:rPr>
        <w:t>-Về kỹ năng :</w:t>
      </w:r>
      <w:r w:rsidRPr="001447FD">
        <w:rPr>
          <w:rFonts w:ascii="Times New Roman" w:hAnsi="Times New Roman" w:cs="Times New Roman"/>
          <w:color w:val="000000"/>
          <w:sz w:val="26"/>
          <w:szCs w:val="26"/>
        </w:rPr>
        <w:t xml:space="preserve"> </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Thao tác thành thạo máy tính, khai thác được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Thiết lập được bản vẽ, vẽ và hiệu chỉnh các đối tượng trong bản vẽ;</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Kết xuất được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 xml:space="preserve"> + </w:t>
      </w:r>
      <w:r w:rsidRPr="001447FD">
        <w:rPr>
          <w:rFonts w:ascii="Times New Roman" w:hAnsi="Times New Roman" w:cs="Times New Roman"/>
          <w:color w:val="000000"/>
          <w:sz w:val="26"/>
          <w:szCs w:val="26"/>
          <w:lang w:val="vi-VN"/>
        </w:rPr>
        <w:t xml:space="preserve">Đánh giá kỹ năng thực </w:t>
      </w:r>
      <w:r w:rsidRPr="001447FD">
        <w:rPr>
          <w:rFonts w:ascii="Times New Roman" w:hAnsi="Times New Roman" w:cs="Times New Roman"/>
          <w:color w:val="000000"/>
          <w:sz w:val="26"/>
          <w:szCs w:val="26"/>
        </w:rPr>
        <w:t>tập</w:t>
      </w:r>
      <w:r w:rsidRPr="001447FD">
        <w:rPr>
          <w:rFonts w:ascii="Times New Roman" w:hAnsi="Times New Roman" w:cs="Times New Roman"/>
          <w:color w:val="000000"/>
          <w:sz w:val="26"/>
          <w:szCs w:val="26"/>
          <w:lang w:val="vi-VN"/>
        </w:rPr>
        <w:t xml:space="preserve"> trong các bài </w:t>
      </w:r>
      <w:r w:rsidRPr="001447FD">
        <w:rPr>
          <w:rFonts w:ascii="Times New Roman" w:hAnsi="Times New Roman" w:cs="Times New Roman"/>
          <w:color w:val="000000"/>
          <w:sz w:val="26"/>
          <w:szCs w:val="26"/>
        </w:rPr>
        <w:t>tập</w:t>
      </w:r>
      <w:r w:rsidRPr="001447FD">
        <w:rPr>
          <w:rFonts w:ascii="Times New Roman" w:hAnsi="Times New Roman" w:cs="Times New Roman"/>
          <w:color w:val="000000"/>
          <w:sz w:val="26"/>
          <w:szCs w:val="26"/>
          <w:lang w:val="vi-VN"/>
        </w:rPr>
        <w:t xml:space="preserve"> được thực hiện trên máy tính.</w:t>
      </w:r>
    </w:p>
    <w:p w:rsidR="0021653C" w:rsidRPr="001447FD" w:rsidRDefault="0021653C" w:rsidP="00F951EC">
      <w:pPr>
        <w:ind w:firstLine="720"/>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-Về thái độ:</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Thể hiện tính kiên trì, cẩn thận trong khi sử dụng trang thiết bị nghề, cũng như</w:t>
      </w:r>
      <w:r w:rsidRPr="001447FD">
        <w:rPr>
          <w:rFonts w:ascii="Times New Roman" w:hAnsi="Times New Roman" w:cs="Times New Roman"/>
          <w:color w:val="000000"/>
          <w:sz w:val="26"/>
          <w:szCs w:val="26"/>
          <w:lang w:val="pt-BR"/>
        </w:rPr>
        <w:softHyphen/>
        <w:t xml:space="preserve"> khi thao tác thực hiện bài tập, có trách nhiệm với sản phẩm.</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Tổ chức nơi làm việc ngăn nắp, khoa học.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21653C" w:rsidRPr="001447FD" w:rsidRDefault="0021653C" w:rsidP="00301A2A">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Phương pháp đánh giá</w:t>
      </w:r>
    </w:p>
    <w:p w:rsidR="0021653C" w:rsidRPr="001447FD"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Về kiến thức :</w:t>
      </w:r>
      <w:r w:rsidRPr="001447FD">
        <w:rPr>
          <w:rFonts w:ascii="Times New Roman" w:hAnsi="Times New Roman" w:cs="Times New Roman"/>
          <w:color w:val="000000"/>
          <w:sz w:val="26"/>
          <w:szCs w:val="26"/>
          <w:lang w:val="pt-BR"/>
        </w:rPr>
        <w:t xml:space="preserve"> Đánh giá qua bài vẽ cuối môn.</w:t>
      </w:r>
    </w:p>
    <w:p w:rsidR="0021653C" w:rsidRPr="001447FD" w:rsidRDefault="0021653C" w:rsidP="00F951EC">
      <w:pPr>
        <w:ind w:firstLine="567"/>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pt-BR"/>
        </w:rPr>
        <w:t xml:space="preserve">- Về kỹ năng :  </w:t>
      </w:r>
      <w:r w:rsidRPr="001447FD">
        <w:rPr>
          <w:rFonts w:ascii="Times New Roman" w:hAnsi="Times New Roman" w:cs="Times New Roman"/>
          <w:color w:val="000000"/>
          <w:sz w:val="26"/>
          <w:szCs w:val="26"/>
        </w:rPr>
        <w:t>Đánh giá bằng bài vẽ thực tập trên máy</w:t>
      </w:r>
    </w:p>
    <w:p w:rsidR="0021653C" w:rsidRPr="001447FD" w:rsidRDefault="0021653C" w:rsidP="00F951EC">
      <w:pPr>
        <w:tabs>
          <w:tab w:val="num" w:pos="2160"/>
        </w:tabs>
        <w:ind w:firstLine="567"/>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21653C" w:rsidRPr="001447FD" w:rsidRDefault="0021653C" w:rsidP="00F951EC">
      <w:pPr>
        <w:ind w:firstLine="567"/>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-Về thái độ :</w:t>
      </w:r>
      <w:r w:rsidRPr="001447FD">
        <w:rPr>
          <w:rFonts w:ascii="Times New Roman" w:hAnsi="Times New Roman" w:cs="Times New Roman"/>
          <w:color w:val="000000"/>
          <w:sz w:val="26"/>
          <w:szCs w:val="26"/>
        </w:rPr>
        <w:t xml:space="preserve"> Được đánh giá bằng phương pháp theo dõi và ghi chép trong sổ tay của giáo viên bộ môn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môn học ðýợc biên soạn phù hợp cho ngành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 sử dụng thành thạo các lệnh vẽ ở các bài.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Nguyễn Hữu Lộc, Sử dụng AutoCAD, NXB Tổng hợp Tp.HCM, 2007.</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Autodesk - AutoCAD 2007, User's guide.</w:t>
      </w: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D0C80">
      <w:pPr>
        <w:jc w:val="center"/>
        <w:rPr>
          <w:rFonts w:ascii="Times New Roman" w:hAnsi="Times New Roman" w:cs="Times New Roman"/>
          <w:i/>
          <w:iCs/>
          <w:sz w:val="26"/>
          <w:szCs w:val="26"/>
          <w:lang w:val="pt-BR"/>
        </w:rPr>
      </w:pPr>
    </w:p>
    <w:p w:rsidR="0021653C" w:rsidRPr="001447FD" w:rsidRDefault="0021653C" w:rsidP="00ED0C80">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fr-FR"/>
        </w:rPr>
        <w:t>GIA CÔNG ỐNG HỆ THỐNG LẠNH</w:t>
      </w:r>
    </w:p>
    <w:p w:rsidR="0021653C" w:rsidRPr="001447FD" w:rsidRDefault="0021653C" w:rsidP="00ED0C80">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:30</w:t>
      </w:r>
    </w:p>
    <w:p w:rsidR="0021653C" w:rsidRPr="001447FD" w:rsidRDefault="0021653C" w:rsidP="00ED0C80">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60 giờ; Kiểm tra: 6 giờ)</w:t>
      </w:r>
    </w:p>
    <w:p w:rsidR="0021653C" w:rsidRPr="001447FD" w:rsidRDefault="0021653C" w:rsidP="00301A2A">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ðýợc bố trí sau khi học xong các môn học kỹ thuật cõ sở và một số môn nhý : gò, hàn.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color w:val="000000"/>
          <w:sz w:val="26"/>
          <w:szCs w:val="26"/>
          <w:lang w:val="pt-BR"/>
        </w:rPr>
        <w:t>Là môn học tự chọn.</w:t>
      </w:r>
      <w:r w:rsidRPr="001447FD">
        <w:rPr>
          <w:rFonts w:ascii="Times New Roman" w:hAnsi="Times New Roman" w:cs="Times New Roman"/>
          <w:color w:val="000000"/>
          <w:sz w:val="26"/>
          <w:szCs w:val="26"/>
          <w:lang w:val="pt-BR"/>
        </w:rPr>
        <w:tab/>
      </w:r>
    </w:p>
    <w:p w:rsidR="0021653C" w:rsidRPr="001447FD" w:rsidRDefault="0021653C" w:rsidP="00301A2A">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+Hiểu ðýợc các công việc gia công trýớc khi lắp ráp ống.</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ðýợc phýõng pháp lắp ráp ống cõ bản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D0C80">
      <w:pPr>
        <w:pStyle w:val="ListParagraph"/>
        <w:tabs>
          <w:tab w:val="left" w:pos="709"/>
        </w:tabs>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thành thạo các thiết bị gia công ống của hệ thống lạnh ðảm bảo an toàn ngýời và thiết bị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D0C80">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Cẩn thận, kiên trì, có trách nhiệm với công việc ðýợc giao.</w:t>
      </w:r>
    </w:p>
    <w:p w:rsidR="0021653C" w:rsidRPr="001447FD" w:rsidRDefault="0021653C" w:rsidP="00301A2A">
      <w:pPr>
        <w:pStyle w:val="ListParagraph"/>
        <w:numPr>
          <w:ilvl w:val="0"/>
          <w:numId w:val="17"/>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4654"/>
        <w:gridCol w:w="972"/>
        <w:gridCol w:w="972"/>
        <w:gridCol w:w="972"/>
        <w:gridCol w:w="1267"/>
      </w:tblGrid>
      <w:tr w:rsidR="0021653C" w:rsidRPr="001447FD">
        <w:trPr>
          <w:cantSplit/>
          <w:trHeight w:val="561"/>
        </w:trPr>
        <w:tc>
          <w:tcPr>
            <w:tcW w:w="437"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403"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chýõng, mục</w:t>
            </w:r>
          </w:p>
        </w:tc>
        <w:tc>
          <w:tcPr>
            <w:tcW w:w="2160" w:type="pct"/>
            <w:gridSpan w:val="4"/>
            <w:vAlign w:val="center"/>
          </w:tcPr>
          <w:p w:rsidR="0021653C" w:rsidRPr="001447FD" w:rsidRDefault="0021653C" w:rsidP="005452B7">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437"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2403"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Lý</w:t>
            </w:r>
          </w:p>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502" w:type="pct"/>
            <w:vAlign w:val="center"/>
          </w:tcPr>
          <w:p w:rsidR="0021653C" w:rsidRPr="001447FD" w:rsidRDefault="0021653C" w:rsidP="005452B7">
            <w:pPr>
              <w:ind w:left="-57" w:right="-57"/>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Thực hành</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403"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Uốn và cắt ống</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403" w:type="pct"/>
          </w:tcPr>
          <w:p w:rsidR="0021653C" w:rsidRPr="001447FD" w:rsidRDefault="0021653C" w:rsidP="005452B7">
            <w:pPr>
              <w:tabs>
                <w:tab w:val="left" w:pos="360"/>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Hàn ống và phụ kiện</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403"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rắc co nối </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rPr>
          <w:trHeight w:val="207"/>
        </w:trPr>
        <w:tc>
          <w:tcPr>
            <w:tcW w:w="437" w:type="pct"/>
          </w:tcPr>
          <w:p w:rsidR="0021653C" w:rsidRPr="001447FD" w:rsidRDefault="0021653C" w:rsidP="005452B7">
            <w:pPr>
              <w:tabs>
                <w:tab w:val="left" w:pos="360"/>
              </w:tabs>
              <w:jc w:val="cente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co hàn ống </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cắt, khoét ống bằng bộ hàn hơi</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gia công tổ hợp ống chịu áp lực</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rPr>
          <w:trHeight w:val="415"/>
        </w:trPr>
        <w:tc>
          <w:tcPr>
            <w:tcW w:w="2840" w:type="pct"/>
            <w:gridSpan w:val="2"/>
            <w:vAlign w:val="center"/>
          </w:tcPr>
          <w:p w:rsidR="0021653C" w:rsidRPr="001447FD" w:rsidRDefault="0021653C" w:rsidP="005452B7">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ED0C80">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tblPr>
      <w:tblGrid>
        <w:gridCol w:w="7194"/>
        <w:gridCol w:w="2398"/>
      </w:tblGrid>
      <w:tr w:rsidR="0021653C" w:rsidRPr="001447FD">
        <w:trPr>
          <w:trHeight w:val="467"/>
        </w:trPr>
        <w:tc>
          <w:tcPr>
            <w:tcW w:w="7194" w:type="dxa"/>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Uốn và cắt ống </w:t>
            </w:r>
          </w:p>
        </w:tc>
        <w:tc>
          <w:tcPr>
            <w:tcW w:w="239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Ðo ðạt và cắt ống theo ðúng kích thýớc yêu cầu.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Sử dụng thành thạo dụng cụ cắt, uốn, nong, loe ống ðồng.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Thao tác ðúng yêu cầu kỹ thuật, mỹ thuật ðối với từng yêu cầu cụ thể.</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Uốn ống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Cắt ống</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Hàn ống và phụ kiện</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gian:15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Ðo ðạt và cắt theo ðúng kích thýớc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Ðiều chỉnh ngọn lửa ðạt ðiểm tới nhiệt của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Ðiều chỉnh ngọn lửa ðạt ðiểm nóng chảy của que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Ðặt ngọn lửa hàn ðúng vị trí cần hàn và ngýng lửa ðúng lúc vừa kết nối nóng chảy.</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Thao tác hàn không ðể biến dạng hình thể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mối hàn ðạt tiêu chuẩn kỹ thuật và mỹ thuật.</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rPr>
        <w:tab/>
        <w:t>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Nong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Loe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Hàn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Hàn ống cùng loại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Hàn ống khác loại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 ống hàn</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Lắp ráp ðýờng ống bằng rắc co nối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Ðo ðạt và cắt theo ðúng kích thýớc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rắc co nối..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rắc co</w:t>
      </w:r>
    </w:p>
    <w:p w:rsidR="0021653C" w:rsidRPr="001447FD" w:rsidRDefault="0021653C" w:rsidP="00ED0C80">
      <w:pPr>
        <w:rPr>
          <w:rFonts w:ascii="Times New Roman" w:hAnsi="Times New Roman" w:cs="Times New Roman"/>
          <w:color w:val="000000"/>
          <w:sz w:val="26"/>
          <w:szCs w:val="26"/>
        </w:rPr>
      </w:pP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4:</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Lắp ráp ðýờng ống bằng co hàn ống</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Ðo ðạt và cắt theo ðúng kích thýớc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co hàn ống.</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co hàn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w:t>
      </w:r>
    </w:p>
    <w:p w:rsidR="0021653C" w:rsidRPr="001447FD" w:rsidRDefault="0021653C" w:rsidP="00ED0C80">
      <w:pPr>
        <w:tabs>
          <w:tab w:val="left" w:pos="186"/>
        </w:tabs>
        <w:jc w:val="both"/>
        <w:rPr>
          <w:rFonts w:ascii="Times New Roman" w:hAnsi="Times New Roman" w:cs="Times New Roman"/>
          <w:color w:val="000000"/>
          <w:sz w:val="26"/>
          <w:szCs w:val="26"/>
        </w:rPr>
      </w:pP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cắt, khoét ống bằng bộ hàn hõi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Ðo ðạt và cắt theo ðúng kích thýớc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Cắt ống theo ðúng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Khoét ống theo ðúng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ðịnh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Khoét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Hàn nối ống</w:t>
      </w:r>
    </w:p>
    <w:tbl>
      <w:tblPr>
        <w:tblW w:w="9648" w:type="dxa"/>
        <w:tblInd w:w="2" w:type="dxa"/>
        <w:tblLook w:val="01E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gia công tổ hợp ống chịu áp lực</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kỹ nãng hàn hõi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thao tác gia công ống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các thao tác kết nối chi tiết của tổ hợp bằng các dụng cụ phù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Ðảm bảo ðúng yêu cầu về kích thýớc, ðộ bền chắc, khả nãng chịu áp lực của tổ hợp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ðịnh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 theo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Nối đường ống bằng rắc co hoặc co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  Hàn nối ống </w:t>
      </w:r>
    </w:p>
    <w:p w:rsidR="0021653C" w:rsidRPr="001447FD" w:rsidRDefault="0021653C" w:rsidP="00ED0C80">
      <w:pPr>
        <w:rPr>
          <w:rFonts w:ascii="Times New Roman" w:hAnsi="Times New Roman" w:cs="Times New Roman"/>
          <w:color w:val="000000"/>
          <w:sz w:val="26"/>
          <w:szCs w:val="26"/>
        </w:rPr>
      </w:pP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D0C80">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thử kín</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Bộ hàn gió đá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tý:</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gia công ống</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Ðèn hàn ôxi</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ðồ cõ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Ống ðồng các cỡ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Đồng hồ ga</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ED0C80">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phýõng pháp, ðánh giá: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phýõng pháp gia công ống trong hệ thống lạnh.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tác phong công nghiệp hiện ðại thích hợp với nền sản xuất mới.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tốt các thao tác gia công , hàn cơ bản.</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nõi làm việc ngãn nắp, khoa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Phýõng pháp: </w:t>
      </w:r>
      <w:r w:rsidRPr="001447FD">
        <w:rPr>
          <w:rFonts w:ascii="Times New Roman" w:hAnsi="Times New Roman" w:cs="Times New Roman"/>
          <w:sz w:val="26"/>
          <w:szCs w:val="26"/>
          <w:lang w:val="sv-SE"/>
        </w:rPr>
        <w:tab/>
        <w:t>Ðánh giá bằng bài tập thực hành</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Hýớng dẫn thực hiện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Kỹ thuật máy lạnh &amp; Điều hòa không khí.</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Hýớng dẫn về phýõng pháp giảng dạy, học tập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ðầy ðủ thiết bị cho học sinh, sinh viên thực tập</w:t>
      </w:r>
    </w:p>
    <w:p w:rsidR="0021653C" w:rsidRPr="001447FD" w:rsidRDefault="0021653C" w:rsidP="00ED0C80">
      <w:pPr>
        <w:spacing w:before="120"/>
        <w:jc w:val="both"/>
        <w:rPr>
          <w:rFonts w:ascii="Times New Roman" w:hAnsi="Times New Roman" w:cs="Times New Roman"/>
          <w:sz w:val="26"/>
          <w:szCs w:val="26"/>
          <w:lang w:val="sv-SE"/>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336804">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EF10B6">
      <w:pPr>
        <w:jc w:val="center"/>
        <w:rPr>
          <w:rFonts w:ascii="Times New Roman" w:hAnsi="Times New Roman" w:cs="Times New Roman"/>
          <w:i/>
          <w:iCs/>
          <w:sz w:val="26"/>
          <w:szCs w:val="26"/>
          <w:lang w:val="pt-BR"/>
        </w:rPr>
      </w:pPr>
    </w:p>
    <w:p w:rsidR="0021653C" w:rsidRPr="001447FD" w:rsidRDefault="0021653C" w:rsidP="00EF10B6">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Tên Tên học phần:   </w:t>
      </w:r>
      <w:r w:rsidRPr="001447FD">
        <w:rPr>
          <w:rFonts w:ascii="Times New Roman" w:hAnsi="Times New Roman" w:cs="Times New Roman"/>
          <w:b/>
          <w:bCs/>
          <w:color w:val="000000"/>
          <w:sz w:val="26"/>
          <w:szCs w:val="26"/>
          <w:lang w:val="nl-NL"/>
        </w:rPr>
        <w:t>CHUYÊN ĐỀ ĐIỀU HÒA KHÔNG KHÍ</w:t>
      </w:r>
    </w:p>
    <w:p w:rsidR="0021653C" w:rsidRPr="001447FD" w:rsidRDefault="0021653C" w:rsidP="00EF10B6">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:31</w:t>
      </w:r>
    </w:p>
    <w:p w:rsidR="0021653C" w:rsidRPr="001447FD" w:rsidRDefault="0021653C" w:rsidP="00707073">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(Lý thuyết 28giờ; Kiểm tra: 2 giờ)</w:t>
      </w:r>
    </w:p>
    <w:p w:rsidR="0021653C" w:rsidRPr="001447FD" w:rsidRDefault="0021653C" w:rsidP="004E5B99">
      <w:pPr>
        <w:pStyle w:val="ListParagraph"/>
        <w:numPr>
          <w:ilvl w:val="0"/>
          <w:numId w:val="8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4E5B99">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mô đun kỹ thuật cơ sở và chuyên môn;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rFonts w:ascii="Times New Roman" w:hAnsi="Times New Roman" w:cs="Times New Roman"/>
          <w:color w:val="000000"/>
          <w:sz w:val="26"/>
          <w:szCs w:val="26"/>
          <w:lang w:val="pt-BR"/>
        </w:rPr>
        <w:t>Ðây là môn học tự chọn</w:t>
      </w:r>
    </w:p>
    <w:p w:rsidR="0021653C" w:rsidRPr="001447FD" w:rsidRDefault="0021653C" w:rsidP="004E5B99">
      <w:pPr>
        <w:pStyle w:val="ListParagraph"/>
        <w:numPr>
          <w:ilvl w:val="0"/>
          <w:numId w:val="8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ðýợc chức nãng, nhiệm vụ, cấu tạo, hoạt ðộng của các thiết bị trong hệ thống lạnh hấp thụ, hấp phụ rắn</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Phân tích ðýợc những kiến thức cõ bản nhất về lắp ðặt thiết bị lạnh sử dụng công nghệ khác với công nghệ máy lạnh nén hõi.</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Nhận biết được các thiết bị trong hệ thống lạnh hấp thụ, hấp phụ rắn;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4E5B99">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Cẩn thận, kiên trì, có trách nhiệm với công việc ðýợc giao.</w:t>
      </w:r>
    </w:p>
    <w:p w:rsidR="0021653C" w:rsidRPr="001447FD" w:rsidRDefault="0021653C" w:rsidP="004E5B99">
      <w:pPr>
        <w:pStyle w:val="ListParagraph"/>
        <w:numPr>
          <w:ilvl w:val="0"/>
          <w:numId w:val="87"/>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4E5B99">
      <w:pPr>
        <w:pStyle w:val="ListParagraph"/>
        <w:numPr>
          <w:ilvl w:val="0"/>
          <w:numId w:val="88"/>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4E5B99">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4701"/>
        <w:gridCol w:w="1106"/>
        <w:gridCol w:w="981"/>
        <w:gridCol w:w="1074"/>
        <w:gridCol w:w="872"/>
      </w:tblGrid>
      <w:tr w:rsidR="0021653C" w:rsidRPr="001447FD">
        <w:tc>
          <w:tcPr>
            <w:tcW w:w="590" w:type="dxa"/>
            <w:vMerge w:val="restart"/>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TT</w:t>
            </w:r>
          </w:p>
        </w:tc>
        <w:tc>
          <w:tcPr>
            <w:tcW w:w="4701" w:type="dxa"/>
            <w:vMerge w:val="restart"/>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Nội dung</w:t>
            </w:r>
          </w:p>
        </w:tc>
        <w:tc>
          <w:tcPr>
            <w:tcW w:w="4033" w:type="dxa"/>
            <w:gridSpan w:val="4"/>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Thời gian</w:t>
            </w:r>
          </w:p>
        </w:tc>
      </w:tr>
      <w:tr w:rsidR="0021653C" w:rsidRPr="001447FD">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1106"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w:t>
            </w:r>
          </w:p>
        </w:tc>
        <w:tc>
          <w:tcPr>
            <w:tcW w:w="98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Lý</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074"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tập</w:t>
            </w:r>
          </w:p>
        </w:tc>
        <w:tc>
          <w:tcPr>
            <w:tcW w:w="87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tra</w:t>
            </w: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hấp thụ</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Đại cương: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Chu trình lý thuyết: </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nước/Bromualiti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amôniắc/nước:</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khuếch tán: Máy lạnh hấp thụ chu kỳ:</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Nguyên lý làm việc và chu trình lý thuyết của máy lạnh ÊJECTƠ:</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Tính toán nhiệt thiết bị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Đặc điểm của chu trình thực trong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Quá trình làm việc và kết cấu của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phần tử cơ bản của hệ thống lạnh ÊJECTƠ</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Thiết bị lạnh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phụ rắn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Cấu tạo thiết bị máy lạnh hấp phụ: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Tính toán nhiệt: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Hệ thống lạnh sản xuất nước đá: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Tổ hợp hệ thống sản xuất nước đá và nước nóng: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590" w:type="dxa"/>
            <w:vAlign w:val="center"/>
          </w:tcPr>
          <w:p w:rsidR="0021653C" w:rsidRPr="001447FD" w:rsidRDefault="0021653C" w:rsidP="00191D3C">
            <w:pPr>
              <w:spacing w:line="254" w:lineRule="auto"/>
              <w:jc w:val="both"/>
              <w:rPr>
                <w:rFonts w:ascii="Times New Roman" w:hAnsi="Times New Roman" w:cs="Times New Roman"/>
                <w:color w:val="000000"/>
                <w:sz w:val="26"/>
                <w:szCs w:val="26"/>
                <w:lang w:val="vi-VN"/>
              </w:rPr>
            </w:pP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1106"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rPr>
              <w:t>3</w:t>
            </w:r>
            <w:r w:rsidRPr="001447FD">
              <w:rPr>
                <w:rFonts w:ascii="Times New Roman" w:hAnsi="Times New Roman" w:cs="Times New Roman"/>
                <w:b/>
                <w:bCs/>
                <w:color w:val="000000"/>
                <w:sz w:val="26"/>
                <w:szCs w:val="26"/>
                <w:lang w:val="vi-VN"/>
              </w:rPr>
              <w:t>0</w:t>
            </w:r>
          </w:p>
        </w:tc>
        <w:tc>
          <w:tcPr>
            <w:tcW w:w="98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1074"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p>
        </w:tc>
        <w:tc>
          <w:tcPr>
            <w:tcW w:w="87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4E5B99">
      <w:pPr>
        <w:jc w:val="both"/>
        <w:rPr>
          <w:rFonts w:ascii="Times New Roman" w:hAnsi="Times New Roman" w:cs="Times New Roman"/>
          <w:i/>
          <w:iCs/>
          <w:color w:val="000000"/>
          <w:sz w:val="26"/>
          <w:szCs w:val="26"/>
        </w:rPr>
      </w:pPr>
    </w:p>
    <w:p w:rsidR="0021653C" w:rsidRPr="001447FD" w:rsidRDefault="0021653C" w:rsidP="004E5B99">
      <w:pPr>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 Nội dung chi tiết:</w:t>
      </w:r>
    </w:p>
    <w:p w:rsidR="0021653C" w:rsidRPr="001447FD"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 xml:space="preserve">Chýõng 1: </w:t>
      </w:r>
      <w:r w:rsidRPr="001447FD">
        <w:rPr>
          <w:rFonts w:ascii="Times New Roman" w:hAnsi="Times New Roman" w:cs="Times New Roman"/>
          <w:b/>
          <w:bCs/>
          <w:color w:val="000000"/>
          <w:sz w:val="26"/>
          <w:szCs w:val="26"/>
          <w:lang w:val="vi-VN"/>
        </w:rPr>
        <w:t>Máy lạnh hấp thụ</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i/>
          <w:iCs/>
          <w:color w:val="000000"/>
          <w:sz w:val="26"/>
          <w:szCs w:val="26"/>
          <w:lang w:val="vi-VN"/>
        </w:rPr>
        <w:t xml:space="preserve">Thời gian: </w:t>
      </w:r>
      <w:r w:rsidRPr="001447FD">
        <w:rPr>
          <w:rFonts w:ascii="Times New Roman" w:hAnsi="Times New Roman" w:cs="Times New Roman"/>
          <w:i/>
          <w:iCs/>
          <w:color w:val="000000"/>
          <w:sz w:val="26"/>
          <w:szCs w:val="26"/>
        </w:rPr>
        <w:t>12</w:t>
      </w:r>
      <w:r w:rsidRPr="001447FD">
        <w:rPr>
          <w:rFonts w:ascii="Times New Roman" w:hAnsi="Times New Roman" w:cs="Times New Roman"/>
          <w:i/>
          <w:iCs/>
          <w:color w:val="000000"/>
          <w:sz w:val="26"/>
          <w:szCs w:val="26"/>
          <w:lang w:val="vi-VN"/>
        </w:rPr>
        <w:t>giờ</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ðựoc các kiến thức về các chu trình máy lạnh hấp thụ</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ðýợc các chu trình máy lạnh;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1. Ðại cýõng: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Chu trình lý thuyết: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Máy lạnh hấp thụ nýớc/Bromualiti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O/LiBr):</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Máy lạnh hấp thụ amôniắc/nýớc:</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khuếch tán: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Máy lạnh hấp thụ chu kỳ:</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ind w:firstLine="720"/>
        <w:jc w:val="both"/>
        <w:rPr>
          <w:rFonts w:ascii="Times New Roman" w:hAnsi="Times New Roman" w:cs="Times New Roman"/>
          <w:color w:val="000000"/>
          <w:sz w:val="26"/>
          <w:szCs w:val="26"/>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Chýõng 2:</w:t>
      </w:r>
      <w:r w:rsidRPr="001447FD">
        <w:rPr>
          <w:rFonts w:ascii="Times New Roman" w:hAnsi="Times New Roman" w:cs="Times New Roman"/>
          <w:b/>
          <w:bCs/>
          <w:color w:val="000000"/>
          <w:sz w:val="26"/>
          <w:szCs w:val="26"/>
          <w:lang w:val="vi-VN"/>
        </w:rPr>
        <w:t xml:space="preserve"> Máy lạnh ÊJECTÕ</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ðựoc các kiến thức về các chu trình máy lạnh ÊJECTÕ</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ðựoc chu trình máy lạnh ÊJECTÕ</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Khái niệm:</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Nguyên lý làm việc và chu trình lý thuyết của máy lạnh ÊJECTÕ:</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Thời gian: 2giờ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Tính toán nhiệt thiết bị lạnh ÊJECTÕ: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4. Ðặc ðiểm của chu trình thực trong máy lạnh ÊJECTÕ:</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Quá trình làm việc và kết cấu của máy lạnh ÊJECTÕ:</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6. Các phần tử cõ bản của hệ thống lạnh ÊJECTÕ: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6.1. ÊJECTÕ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Thiết bị bay hõi</w:t>
      </w:r>
    </w:p>
    <w:p w:rsidR="0021653C" w:rsidRPr="001447FD" w:rsidRDefault="0021653C" w:rsidP="004E5B99">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6.3. Thiết bị ngýng tụ</w:t>
      </w:r>
      <w:r w:rsidRPr="001447FD">
        <w:rPr>
          <w:rFonts w:ascii="Times New Roman" w:hAnsi="Times New Roman" w:cs="Times New Roman"/>
          <w:color w:val="000000"/>
          <w:sz w:val="26"/>
          <w:szCs w:val="26"/>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Chýõng 3:</w:t>
      </w:r>
      <w:r w:rsidRPr="001447FD">
        <w:rPr>
          <w:rFonts w:ascii="Times New Roman" w:hAnsi="Times New Roman" w:cs="Times New Roman"/>
          <w:b/>
          <w:bCs/>
          <w:color w:val="000000"/>
          <w:sz w:val="26"/>
          <w:szCs w:val="26"/>
          <w:lang w:val="vi-VN"/>
        </w:rPr>
        <w:t xml:space="preserve"> Thiết bị lạnh dùng nãng lýợng mặt trời</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i/>
          <w:iCs/>
          <w:color w:val="000000"/>
          <w:sz w:val="26"/>
          <w:szCs w:val="26"/>
          <w:lang w:val="vi-VN"/>
        </w:rPr>
        <w:t xml:space="preserve">Thời gian: </w:t>
      </w:r>
      <w:r w:rsidRPr="001447FD">
        <w:rPr>
          <w:rFonts w:ascii="Times New Roman" w:hAnsi="Times New Roman" w:cs="Times New Roman"/>
          <w:i/>
          <w:iCs/>
          <w:color w:val="000000"/>
          <w:sz w:val="26"/>
          <w:szCs w:val="26"/>
        </w:rPr>
        <w:t>12</w:t>
      </w:r>
      <w:r w:rsidRPr="001447FD">
        <w:rPr>
          <w:rFonts w:ascii="Times New Roman" w:hAnsi="Times New Roman" w:cs="Times New Roman"/>
          <w:i/>
          <w:iCs/>
          <w:color w:val="000000"/>
          <w:sz w:val="26"/>
          <w:szCs w:val="26"/>
          <w:lang w:val="vi-VN"/>
        </w:rPr>
        <w:t>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ðựoc các kiến thức về các chu trình máy lạnh hấp phụ rắn dùng nãng lýợng mặt trời.</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ðựoc nhiệt chu trình máy lạnh hấp phụ rắn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1. Khái niệm: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2. Máy lạnh hấp phụ rắn dùng nãng lýợng mặt trời: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2.1 Than hoạt tính</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2.2 Silicagel</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Cấu tạo thiết bị máy lạnh hấp phụ: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3.1 Sõ ðồ nguyên lý</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3.2 Nguyên tắc hoạt ðộng</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Tính toán nhiệt: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4.1 Tính toán nhiệt cho dàn bay hõi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4.2 Tính toán nhiệt thiết bị ngýng tụ</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Hệ thống lạnh sản xuất nýớc ðá: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1. Sõ ðồ hệ thống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2. Nguyên tắc hoạt ðộng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3. Cấu tạo của các thiết bị</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6. Tổ hợp hệ thống sản xuất nýớc ðá và nýớc nóng: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Sõ ðồ hệ thống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Nguyên tắc hoạt ðộng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Cấu tạo của các thiết bị</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Máy lạnh hấp thụ dùng nãng lýợng mặt trời:</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IV. ÐIỀU KIỆN THỰC HIỆN CHÝÕNG TRÌNH: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Lớp học/ Phòng thực hành: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Lớp học thực hành  bố trí cho 18 HSSV, nếu đông hơn phải bố trí phòng rộng,  đủ bàn ghế phù hợp với độ tuổi HSSV.</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phòng học chuyên môn hóa khác của nghề.</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Trang thiết bị máy móc:</w:t>
      </w:r>
    </w:p>
    <w:p w:rsidR="0021653C" w:rsidRPr="001447FD" w:rsidRDefault="0021653C" w:rsidP="004E5B99">
      <w:pPr>
        <w:numPr>
          <w:ilvl w:val="0"/>
          <w:numId w:val="89"/>
        </w:num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Mô hình máy lạnh hấp thụ các loại</w:t>
      </w:r>
    </w:p>
    <w:p w:rsidR="0021653C" w:rsidRPr="001447FD" w:rsidRDefault="0021653C" w:rsidP="004E5B99">
      <w:pPr>
        <w:numPr>
          <w:ilvl w:val="0"/>
          <w:numId w:val="89"/>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Máy lạnh hấp thụ các loại</w:t>
      </w:r>
    </w:p>
    <w:p w:rsidR="0021653C" w:rsidRPr="001447FD" w:rsidRDefault="0021653C" w:rsidP="004E5B99">
      <w:pPr>
        <w:numPr>
          <w:ilvl w:val="0"/>
          <w:numId w:val="89"/>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Máy lạnh ÊJECTƠ</w:t>
      </w:r>
      <w:r w:rsidRPr="001447FD">
        <w:rPr>
          <w:rFonts w:ascii="Times New Roman" w:hAnsi="Times New Roman" w:cs="Times New Roman"/>
          <w:color w:val="000000"/>
          <w:sz w:val="26"/>
          <w:szCs w:val="26"/>
          <w:lang w:val="vi-VN"/>
        </w:rPr>
        <w:tab/>
      </w:r>
    </w:p>
    <w:p w:rsidR="0021653C" w:rsidRPr="001447FD" w:rsidRDefault="0021653C" w:rsidP="004E5B99">
      <w:pPr>
        <w:numPr>
          <w:ilvl w:val="0"/>
          <w:numId w:val="89"/>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Thiết bị lạnh dùng năng lượng mặt trời</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Học liệu, dụng cụ, nguyên vật liệu:</w:t>
      </w:r>
    </w:p>
    <w:p w:rsidR="0021653C" w:rsidRPr="001447FD" w:rsidRDefault="0021653C" w:rsidP="004E5B99">
      <w:pPr>
        <w:numPr>
          <w:ilvl w:val="0"/>
          <w:numId w:val="90"/>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Bộ đồ nghề điện lạnh chuyên dụng</w:t>
      </w:r>
    </w:p>
    <w:p w:rsidR="0021653C" w:rsidRPr="001447FD" w:rsidRDefault="0021653C" w:rsidP="004E5B99">
      <w:pPr>
        <w:numPr>
          <w:ilvl w:val="0"/>
          <w:numId w:val="90"/>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Ampe kìm</w:t>
      </w:r>
    </w:p>
    <w:p w:rsidR="0021653C" w:rsidRPr="001447FD" w:rsidRDefault="0021653C" w:rsidP="004E5B99">
      <w:pPr>
        <w:numPr>
          <w:ilvl w:val="0"/>
          <w:numId w:val="90"/>
        </w:numPr>
        <w:jc w:val="both"/>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Dầu lạnh, giẻ lau, dây điện, công tắc, áp tô mát,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 PHÝÕNG PHÁP VÀ NỘI DUNG ÐÁNH GIÁ:</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 Nội dung: </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Kiến thức:</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pt-BR"/>
        </w:rPr>
        <w:t>C</w:t>
      </w:r>
      <w:r w:rsidRPr="001447FD">
        <w:rPr>
          <w:rFonts w:ascii="Times New Roman" w:hAnsi="Times New Roman" w:cs="Times New Roman"/>
          <w:color w:val="000000"/>
          <w:sz w:val="26"/>
          <w:szCs w:val="26"/>
          <w:lang w:val="vi-VN"/>
        </w:rPr>
        <w:t>hức nãng, nhiệm vụ, cấu tạo, hoạt ðộng của các thiết bị trong hệ thống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tích những kiến thức cõ bản nhất về kỹ thuật máy lạnh và ðiều hòa không khí sử dụng công nghệ khác với công nghệ máy lạnh nén hõi</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Ýu nhýợc ðiểm, phạm vi, và hýớng phát triển của các hệ thống máy lạnh;</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Kỹ nãng: </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biệt sự khác nhau giữa cấu tạo, nguyên lý làm việc của các hệ thống lạnh thông thýờng (máy lạnh nén hõi) với máy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Nhận biết các thiết bị trong hệ thống lạnh hấp thụ, hấp phụ rắn;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Thái ðộ:</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Phýõng pháp:</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ab/>
        <w:t>- Kiểm tra kiến thức bằng hình thức trắc nghiệm khách quan;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kỹ nãng qua các phần thực hành;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thái ðộ qua việc chấp hành nội qui học tập và số giờ tham gia học tập mô ðun;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kết thúc mô ðun bằng hình thức trắc nghiệm.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VI. HÝỚNG DẪN CHÝÕNG TRÌNH:</w:t>
      </w:r>
    </w:p>
    <w:p w:rsidR="0021653C" w:rsidRPr="001447FD" w:rsidRDefault="0021653C" w:rsidP="004E5B99">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 xml:space="preserve">1. Phạm vi áp dụng chýõng trình: </w:t>
      </w: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Chýõng trình giảng dạy cho nghề </w:t>
      </w:r>
      <w:r w:rsidRPr="001447FD">
        <w:rPr>
          <w:rFonts w:ascii="Times New Roman" w:hAnsi="Times New Roman" w:cs="Times New Roman"/>
          <w:color w:val="000000"/>
          <w:sz w:val="26"/>
          <w:szCs w:val="26"/>
        </w:rPr>
        <w:t>công nghệ kỹ thuật nhiệt lạnh trình ðộ</w:t>
      </w:r>
      <w:r w:rsidRPr="001447FD">
        <w:rPr>
          <w:rFonts w:ascii="Times New Roman" w:hAnsi="Times New Roman" w:cs="Times New Roman"/>
          <w:color w:val="000000"/>
          <w:sz w:val="26"/>
          <w:szCs w:val="26"/>
          <w:lang w:val="vi-VN"/>
        </w:rPr>
        <w:t xml:space="preserve"> Cao ðẳng</w:t>
      </w:r>
      <w:r w:rsidRPr="001447FD">
        <w:rPr>
          <w:rFonts w:ascii="Times New Roman" w:hAnsi="Times New Roman" w:cs="Times New Roman"/>
          <w:color w:val="000000"/>
          <w:sz w:val="26"/>
          <w:szCs w:val="26"/>
        </w:rPr>
        <w:t xml:space="preserve"> nghề</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Hýớng dẫn một số ðiểm chính về phýõng pháp giảng dạy môn học:</w:t>
      </w:r>
    </w:p>
    <w:p w:rsidR="0021653C" w:rsidRPr="001447FD" w:rsidRDefault="0021653C" w:rsidP="004E5B99">
      <w:pPr>
        <w:tabs>
          <w:tab w:val="left" w:pos="3015"/>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Giảng giải</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 xml:space="preserve">- </w:t>
      </w:r>
      <w:r w:rsidRPr="001447FD">
        <w:rPr>
          <w:rFonts w:ascii="Times New Roman" w:hAnsi="Times New Roman" w:cs="Times New Roman"/>
          <w:color w:val="000000"/>
          <w:sz w:val="26"/>
          <w:szCs w:val="26"/>
          <w:lang w:val="vi-VN"/>
        </w:rPr>
        <w:t>Trực quan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Thảo luận nhóm</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Những trọng tâm chýõng trình cần chú ý:</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Sự khác biệt của hệ thống lạnh hấp thụ và hấp phụ so với các chu trình máy lạnh nén hõi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Cấu tạo hoạt ðộng của từng thiết bị trong hệ thống, các sõ ðồ hệ thống lạnh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các chu trình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Sách giáo khoa và tài liệu tham khảo:</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Ðức Lợi, Phạm Vãn Tuỳ. </w:t>
      </w:r>
      <w:r w:rsidRPr="001447FD">
        <w:rPr>
          <w:rFonts w:ascii="Times New Roman" w:hAnsi="Times New Roman" w:cs="Times New Roman"/>
          <w:i/>
          <w:iCs/>
          <w:color w:val="000000"/>
          <w:sz w:val="26"/>
          <w:szCs w:val="26"/>
          <w:lang w:val="vi-VN"/>
        </w:rPr>
        <w:t>Kỹ thuật lạnh cõ sở</w:t>
      </w:r>
      <w:r w:rsidRPr="001447FD">
        <w:rPr>
          <w:rFonts w:ascii="Times New Roman" w:hAnsi="Times New Roman" w:cs="Times New Roman"/>
          <w:color w:val="000000"/>
          <w:sz w:val="26"/>
          <w:szCs w:val="26"/>
          <w:lang w:val="vi-VN"/>
        </w:rPr>
        <w:t xml:space="preserve">. NXB giáo dục.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Ðức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TS Hoàng Dýõng Hùng. </w:t>
      </w:r>
      <w:r w:rsidRPr="001447FD">
        <w:rPr>
          <w:rFonts w:ascii="Times New Roman" w:hAnsi="Times New Roman" w:cs="Times New Roman"/>
          <w:i/>
          <w:iCs/>
          <w:color w:val="000000"/>
          <w:sz w:val="26"/>
          <w:szCs w:val="26"/>
          <w:lang w:val="vi-VN"/>
        </w:rPr>
        <w:t>Nãng lýợng mặt trời lý thuyết và ứng dụng. NXB Khoa Học Kỹ Thuật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Ðức Lợi , Phạm Vãn Tuỳ. </w:t>
      </w:r>
      <w:r w:rsidRPr="001447FD">
        <w:rPr>
          <w:rFonts w:ascii="Times New Roman" w:hAnsi="Times New Roman" w:cs="Times New Roman"/>
          <w:i/>
          <w:iCs/>
          <w:color w:val="000000"/>
          <w:sz w:val="26"/>
          <w:szCs w:val="26"/>
          <w:lang w:val="vi-VN"/>
        </w:rPr>
        <w:t>Môi chất lạnh</w:t>
      </w:r>
      <w:r w:rsidRPr="001447FD">
        <w:rPr>
          <w:rFonts w:ascii="Times New Roman" w:hAnsi="Times New Roman" w:cs="Times New Roman"/>
          <w:color w:val="000000"/>
          <w:sz w:val="26"/>
          <w:szCs w:val="26"/>
          <w:lang w:val="vi-VN"/>
        </w:rPr>
        <w:t>. NXB giáo dục.</w:t>
      </w:r>
    </w:p>
    <w:p w:rsidR="0021653C" w:rsidRPr="001447FD" w:rsidRDefault="0021653C" w:rsidP="004E5B99">
      <w:pPr>
        <w:jc w:val="center"/>
        <w:outlineLvl w:val="0"/>
        <w:rPr>
          <w:rFonts w:ascii="Times New Roman" w:hAnsi="Times New Roman" w:cs="Times New Roman"/>
          <w:b/>
          <w:bCs/>
          <w:sz w:val="26"/>
          <w:szCs w:val="26"/>
          <w:lang w:val="pt-BR"/>
        </w:rPr>
      </w:pPr>
      <w:r w:rsidRPr="001447FD">
        <w:rPr>
          <w:rFonts w:ascii="Times New Roman" w:hAnsi="Times New Roman" w:cs="Times New Roman"/>
          <w:b/>
          <w:bCs/>
          <w:color w:val="000000"/>
          <w:sz w:val="26"/>
          <w:szCs w:val="26"/>
          <w:lang w:val="vi-VN"/>
        </w:rPr>
        <w:t>-</w:t>
      </w: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707073">
      <w:pPr>
        <w:jc w:val="both"/>
        <w:rPr>
          <w:rFonts w:ascii="Times New Roman" w:hAnsi="Times New Roman" w:cs="Times New Roman"/>
          <w:color w:val="000000"/>
          <w:sz w:val="26"/>
          <w:szCs w:val="26"/>
        </w:rPr>
      </w:pPr>
      <w:r>
        <w:rPr>
          <w:noProof/>
        </w:rPr>
        <w:pict>
          <v:shape id="Text Box 133" o:spid="_x0000_s1076" type="#_x0000_t202" style="position:absolute;left:0;text-align:left;margin-left:225pt;margin-top:518.15pt;width:54pt;height:27pt;z-index:251663872;visibility:visible" strokecolor="white">
            <v:textbox>
              <w:txbxContent>
                <w:p w:rsidR="0021653C" w:rsidRDefault="0021653C" w:rsidP="00707073">
                  <w:pPr>
                    <w:rPr>
                      <w:rFonts w:cs="Times New Roman"/>
                    </w:rPr>
                  </w:pPr>
                </w:p>
              </w:txbxContent>
            </v:textbox>
          </v:shape>
        </w:pict>
      </w:r>
    </w:p>
    <w:p w:rsidR="0021653C" w:rsidRPr="001447FD" w:rsidRDefault="0021653C" w:rsidP="00707073">
      <w:pPr>
        <w:keepNext/>
        <w:jc w:val="both"/>
        <w:outlineLvl w:val="0"/>
        <w:rPr>
          <w:rFonts w:ascii="Times New Roman" w:hAnsi="Times New Roman" w:cs="Times New Roman"/>
          <w:color w:val="000000"/>
          <w:sz w:val="26"/>
          <w:szCs w:val="26"/>
        </w:rPr>
      </w:pPr>
    </w:p>
    <w:p w:rsidR="0021653C" w:rsidRPr="001447FD" w:rsidRDefault="0021653C" w:rsidP="00707073">
      <w:pPr>
        <w:tabs>
          <w:tab w:val="left" w:pos="0"/>
        </w:tabs>
        <w:jc w:val="both"/>
        <w:rPr>
          <w:rFonts w:ascii="Times New Roman" w:hAnsi="Times New Roman" w:cs="Times New Roman"/>
          <w:color w:val="000000"/>
          <w:spacing w:val="-3"/>
          <w:sz w:val="26"/>
          <w:szCs w:val="26"/>
        </w:rPr>
      </w:pPr>
    </w:p>
    <w:p w:rsidR="0021653C" w:rsidRPr="001447FD" w:rsidRDefault="0021653C" w:rsidP="000F0DAD">
      <w:pPr>
        <w:jc w:val="center"/>
        <w:outlineLvl w:val="0"/>
        <w:rPr>
          <w:rFonts w:ascii="Times New Roman" w:hAnsi="Times New Roman" w:cs="Times New Roman"/>
          <w:b/>
          <w:bCs/>
          <w:sz w:val="26"/>
          <w:szCs w:val="26"/>
          <w:lang w:val="pt-BR"/>
        </w:rPr>
      </w:pPr>
    </w:p>
    <w:p w:rsidR="0021653C" w:rsidRPr="001447FD" w:rsidRDefault="0021653C" w:rsidP="000F0DAD">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0F0DAD">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VẬT LIỆU NHIỆT LẠNH</w:t>
      </w:r>
    </w:p>
    <w:p w:rsidR="0021653C" w:rsidRPr="001447FD" w:rsidRDefault="0021653C" w:rsidP="000F0DAD">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32</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(Lý thuyết: 28 giờ; Kiểm tra: 2 giờ)</w:t>
      </w:r>
      <w:r w:rsidRPr="001447FD">
        <w:rPr>
          <w:rFonts w:ascii="Times New Roman" w:hAnsi="Times New Roman" w:cs="Times New Roman"/>
          <w:color w:val="000000"/>
          <w:sz w:val="26"/>
          <w:szCs w:val="26"/>
          <w:lang w:val="pt-BR"/>
        </w:rPr>
        <w:t xml:space="preserve"> </w:t>
      </w:r>
    </w:p>
    <w:p w:rsidR="0021653C" w:rsidRPr="001447FD" w:rsidRDefault="0021653C" w:rsidP="00301A2A">
      <w:pPr>
        <w:pStyle w:val="ListParagraph"/>
        <w:numPr>
          <w:ilvl w:val="0"/>
          <w:numId w:val="8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tự chọn.</w:t>
      </w:r>
    </w:p>
    <w:p w:rsidR="0021653C" w:rsidRPr="001447FD" w:rsidRDefault="0021653C" w:rsidP="00301A2A">
      <w:pPr>
        <w:pStyle w:val="ListParagraph"/>
        <w:numPr>
          <w:ilvl w:val="0"/>
          <w:numId w:val="8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20"/>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301A2A">
      <w:pPr>
        <w:pStyle w:val="ListParagraph"/>
        <w:numPr>
          <w:ilvl w:val="0"/>
          <w:numId w:val="8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1447FD" w:rsidRDefault="0021653C" w:rsidP="00301A2A">
      <w:pPr>
        <w:pStyle w:val="ListParagraph"/>
        <w:numPr>
          <w:ilvl w:val="0"/>
          <w:numId w:val="80"/>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Hiểu về các đặc tính của các vật liệu để sử dụng đúng mục đích.</w:t>
      </w:r>
    </w:p>
    <w:p w:rsidR="0021653C" w:rsidRPr="001447FD" w:rsidRDefault="0021653C" w:rsidP="00301A2A">
      <w:pPr>
        <w:pStyle w:val="ListParagraph"/>
        <w:numPr>
          <w:ilvl w:val="0"/>
          <w:numId w:val="20"/>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301A2A">
      <w:pPr>
        <w:pStyle w:val="ListParagraph"/>
        <w:numPr>
          <w:ilvl w:val="0"/>
          <w:numId w:val="81"/>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vật liệu để lắp đặt và sửa chữa hệ thống điện lạnh.</w:t>
      </w:r>
    </w:p>
    <w:p w:rsidR="0021653C" w:rsidRPr="001447FD" w:rsidRDefault="0021653C" w:rsidP="00301A2A">
      <w:pPr>
        <w:pStyle w:val="ListParagraph"/>
        <w:numPr>
          <w:ilvl w:val="0"/>
          <w:numId w:val="81"/>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vật liệu kỹ thuật nhiệt.</w:t>
      </w:r>
    </w:p>
    <w:p w:rsidR="0021653C" w:rsidRPr="001447FD" w:rsidRDefault="0021653C" w:rsidP="00301A2A">
      <w:pPr>
        <w:pStyle w:val="ListParagraph"/>
        <w:numPr>
          <w:ilvl w:val="0"/>
          <w:numId w:val="20"/>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1447FD" w:rsidRDefault="0021653C" w:rsidP="00301A2A">
      <w:pPr>
        <w:pStyle w:val="ListParagraph"/>
        <w:numPr>
          <w:ilvl w:val="0"/>
          <w:numId w:val="8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301A2A">
      <w:pPr>
        <w:pStyle w:val="ListParagraph"/>
        <w:numPr>
          <w:ilvl w:val="0"/>
          <w:numId w:val="86"/>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918"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Lý thuyết</w:t>
            </w:r>
          </w:p>
        </w:tc>
        <w:tc>
          <w:tcPr>
            <w:tcW w:w="2376"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64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Vật Liệu Cách Điện (chất điện môi)</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9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2: Vật Liệu Kỹ Thuật Lạnh</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774"/>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3: Vật Liệu Cách Ẩm, Hút Ẩm </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0F0DAD">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0F0DAD">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de-DE"/>
        </w:rPr>
        <w:t xml:space="preserve">VẬT LIỆU CÁCH ÐIỆN (chất ðiện môi)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đựoc những kiến thức cơ bản về cơ, lý, hoá và tính năng tác dụng của vật liệu cách điện.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1447FD">
        <w:rPr>
          <w:rFonts w:ascii="Times New Roman" w:hAnsi="Times New Roman" w:cs="Times New Roman"/>
          <w:sz w:val="26"/>
          <w:szCs w:val="26"/>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Khái niệm và đặc tính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Tính chất cơ, lý, hoá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Hằng số điện môi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Chất cách điện thể khí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Chất cách điện thể khí tự nhiên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Chất cách điện thể khí nhân tạo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Phạm vi ứng dụng của chất cách điện thể khí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Chất cách điện thể lỏng (dầu máy biến áp)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Đặc tính của dầu máy biến áp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Đặc tính của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 loại chất cách điện hữu cơ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Sơn và êmay cách điện</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Đặc tính của sơn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Đặc tính của êmay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Phạm vi ứng dụng của sơn và êmay cách điện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Đặc tính của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Các loại vật liệu cách điện dạng xơ (giấy, cáctông, phíp, vải..)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Phạm vi ứng dụng của vật liệu cách điện dạng xơ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Đặc tính của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Các loại vật liệu cách điện dạng dẻo ép lớn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Phạm vi ứng dụng của vật liệu cách điện dạng dẻo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Đặc tính của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Vật liệu cách điện từ Mica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Cấu tạo và đặc tính của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Những yêu cầu đối với sứ cách điện </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rPr>
        <w:t>VẬT LIỆU KỸ THUẬT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1447FD">
        <w:rPr>
          <w:rFonts w:ascii="Times New Roman" w:hAnsi="Times New Roman" w:cs="Times New Roman"/>
          <w:sz w:val="26"/>
          <w:szCs w:val="26"/>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Vật liệu kỹ thuật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1.1.Vật liệu kim loại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Vật liệu phi kim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Vật liệu cách nhiệt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Nhiệm vụ của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Những yêu cầu đối với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Một số vật liệu cách nhiệt thường dùng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Nhiệm vụ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Yêu cầu với dầu bôi trơn trong hệ thống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Phân loại và ký hiệu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Các tính chất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Bảng chọn dầu bôi trơn máy lạnh</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 xml:space="preserve">VẬT LIỆU CÁCH ẨM, HÚT ẨM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w:t>
      </w:r>
      <w:r w:rsidRPr="001447FD">
        <w:rPr>
          <w:rFonts w:ascii="Times New Roman" w:hAnsi="Times New Roman" w:cs="Times New Roman"/>
          <w:sz w:val="26"/>
          <w:szCs w:val="26"/>
        </w:rPr>
        <w:t>cách ẩm</w:t>
      </w:r>
      <w:r w:rsidRPr="001447FD">
        <w:rPr>
          <w:rFonts w:ascii="Times New Roman" w:hAnsi="Times New Roman" w:cs="Times New Roman"/>
          <w:sz w:val="26"/>
          <w:szCs w:val="26"/>
          <w:lang w:val="vi-VN"/>
        </w:rPr>
        <w:t xml:space="preserve">, vật liệu </w:t>
      </w:r>
      <w:r w:rsidRPr="001447FD">
        <w:rPr>
          <w:rFonts w:ascii="Times New Roman" w:hAnsi="Times New Roman" w:cs="Times New Roman"/>
          <w:sz w:val="26"/>
          <w:szCs w:val="26"/>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Nhận biết được, phân loại được các loại vật liệu </w:t>
      </w:r>
      <w:r w:rsidRPr="001447FD">
        <w:rPr>
          <w:rFonts w:ascii="Times New Roman" w:hAnsi="Times New Roman" w:cs="Times New Roman"/>
          <w:sz w:val="26"/>
          <w:szCs w:val="26"/>
        </w:rPr>
        <w:t>cách ẩm</w:t>
      </w:r>
      <w:r w:rsidRPr="001447FD">
        <w:rPr>
          <w:rFonts w:ascii="Times New Roman" w:hAnsi="Times New Roman" w:cs="Times New Roman"/>
          <w:sz w:val="26"/>
          <w:szCs w:val="26"/>
          <w:lang w:val="vi-VN"/>
        </w:rPr>
        <w:t xml:space="preserve">, vật liệu </w:t>
      </w:r>
      <w:r w:rsidRPr="001447FD">
        <w:rPr>
          <w:rFonts w:ascii="Times New Roman" w:hAnsi="Times New Roman" w:cs="Times New Roman"/>
          <w:sz w:val="26"/>
          <w:szCs w:val="26"/>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bày được tính chất và công dụng của các loại vật liệu cách ẩm, hút ẩm;</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1. Vật liệu cách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1.3. Các vật liệu cách ẩm thường dùng </w:t>
      </w:r>
    </w:p>
    <w:p w:rsidR="0021653C" w:rsidRPr="001447FD" w:rsidRDefault="0021653C" w:rsidP="000F0DAD">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Vật liệu hút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Các vật liệu hút ẩm thường dùng</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0F0DAD">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vật liệu kỹ thuật nhiệt lạnh.</w:t>
      </w:r>
    </w:p>
    <w:p w:rsidR="0021653C" w:rsidRPr="001447FD" w:rsidRDefault="0021653C" w:rsidP="000F0DAD">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vật liệu cách điện, cách nhiệt, cách ẩm và hút ẩm.</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301A2A">
      <w:pPr>
        <w:pStyle w:val="ListParagraph"/>
        <w:numPr>
          <w:ilvl w:val="0"/>
          <w:numId w:val="82"/>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kiến thức về vật liệu kỹ thuật ðiện và vật liệu kỹ thuật nhiệt lạnh.</w:t>
      </w:r>
    </w:p>
    <w:p w:rsidR="0021653C" w:rsidRPr="001447FD" w:rsidRDefault="0021653C" w:rsidP="00301A2A">
      <w:pPr>
        <w:pStyle w:val="ListParagraph"/>
        <w:numPr>
          <w:ilvl w:val="0"/>
          <w:numId w:val="82"/>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Caìc kiêìn thýìc vêÌ vâòt liêòu caìch âÒm vaÌ huìt âÒm.</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301A2A">
      <w:pPr>
        <w:pStyle w:val="ListParagraph"/>
        <w:numPr>
          <w:ilvl w:val="0"/>
          <w:numId w:val="8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Nhận biết, lựa chọn các vật liệu để lắp đặt và sửa chữa hệ thống điện lạnh;</w:t>
      </w:r>
    </w:p>
    <w:p w:rsidR="0021653C" w:rsidRPr="001447FD" w:rsidRDefault="0021653C" w:rsidP="00301A2A">
      <w:pPr>
        <w:pStyle w:val="ListParagraph"/>
        <w:numPr>
          <w:ilvl w:val="0"/>
          <w:numId w:val="8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tính  toán, giải thích và lập luận giải quyết các vấn đề</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301A2A">
      <w:pPr>
        <w:pStyle w:val="ListParagraph"/>
        <w:numPr>
          <w:ilvl w:val="0"/>
          <w:numId w:val="8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0F0DAD">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hoặc  </w:t>
      </w:r>
      <w:r w:rsidRPr="001447FD">
        <w:rPr>
          <w:rFonts w:ascii="Times New Roman" w:hAnsi="Times New Roman" w:cs="Times New Roman"/>
          <w:sz w:val="26"/>
          <w:szCs w:val="26"/>
        </w:rPr>
        <w:t xml:space="preserve">(60 phút) </w:t>
      </w:r>
      <w:r w:rsidRPr="001447FD">
        <w:rPr>
          <w:rFonts w:ascii="Times New Roman" w:hAnsi="Times New Roman" w:cs="Times New Roman"/>
          <w:sz w:val="26"/>
          <w:szCs w:val="26"/>
          <w:lang w:val="sv-SE"/>
        </w:rPr>
        <w:t>trắc nghiệm</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F0DAD">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 xml:space="preserve">SV cần dự giờ để được cung cấp thông tin hữu ích, thảo luận nắm rõ nội dung. </w:t>
      </w:r>
    </w:p>
    <w:p w:rsidR="0021653C" w:rsidRPr="001447FD"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Bắt buộc tham gia đủ các buổi học và làm bài tập, nếu vắng phải có lý do.</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Những trọng tâm cần chú ý:</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F0DAD">
      <w:pPr>
        <w:spacing w:line="360" w:lineRule="auto"/>
        <w:ind w:firstLine="426"/>
        <w:rPr>
          <w:rFonts w:ascii="Times New Roman" w:hAnsi="Times New Roman" w:cs="Times New Roman"/>
          <w:sz w:val="26"/>
          <w:szCs w:val="26"/>
        </w:rPr>
      </w:pPr>
      <w:r w:rsidRPr="001447FD">
        <w:rPr>
          <w:rFonts w:ascii="Times New Roman" w:hAnsi="Times New Roman" w:cs="Times New Roman"/>
          <w:sz w:val="26"/>
          <w:szCs w:val="26"/>
        </w:rPr>
        <w:t>- Môi chất lạnh, Nguyễn Đức Lợi, Phạm Văn Tuỳ, NXB Giáo dục Hà Nội, 199</w:t>
      </w:r>
      <w:r>
        <w:rPr>
          <w:rFonts w:ascii="Times New Roman" w:hAnsi="Times New Roman" w:cs="Times New Roman"/>
          <w:sz w:val="26"/>
          <w:szCs w:val="26"/>
        </w:rPr>
        <w:t>4.</w:t>
      </w:r>
      <w:r w:rsidRPr="001447FD">
        <w:rPr>
          <w:rFonts w:ascii="Times New Roman" w:hAnsi="Times New Roman" w:cs="Times New Roman"/>
          <w:sz w:val="26"/>
          <w:szCs w:val="26"/>
        </w:rPr>
        <w:t xml:space="preserve"> </w:t>
      </w:r>
    </w:p>
    <w:p w:rsidR="0021653C" w:rsidRPr="001447FD" w:rsidRDefault="0021653C" w:rsidP="000F0DAD">
      <w:pPr>
        <w:spacing w:line="360" w:lineRule="auto"/>
        <w:ind w:firstLine="426"/>
        <w:rPr>
          <w:rFonts w:ascii="Times New Roman" w:hAnsi="Times New Roman" w:cs="Times New Roman"/>
          <w:sz w:val="26"/>
          <w:szCs w:val="26"/>
        </w:rPr>
      </w:pPr>
      <w:r w:rsidRPr="001447FD">
        <w:rPr>
          <w:rFonts w:ascii="Times New Roman" w:hAnsi="Times New Roman" w:cs="Times New Roman"/>
          <w:sz w:val="26"/>
          <w:szCs w:val="26"/>
        </w:rPr>
        <w:t>- Kỹ thuật Lạnh cơ sở, Nguyễn Đức Lợi, Phạm Văn Tuỳ, NXB Giáo dục Hà Nội, 1996.</w:t>
      </w:r>
    </w:p>
    <w:p w:rsidR="0021653C" w:rsidRPr="001447FD" w:rsidRDefault="0021653C" w:rsidP="00EB210B">
      <w:pPr>
        <w:spacing w:line="360" w:lineRule="auto"/>
        <w:ind w:firstLine="426"/>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bookmarkStart w:id="0" w:name="_GoBack"/>
      <w:bookmarkEnd w:id="0"/>
    </w:p>
    <w:p w:rsidR="0021653C" w:rsidRPr="001447FD" w:rsidRDefault="0021653C" w:rsidP="009F2CAC">
      <w:pPr>
        <w:spacing w:before="120"/>
        <w:jc w:val="both"/>
        <w:rPr>
          <w:rFonts w:ascii="Times New Roman" w:hAnsi="Times New Roman" w:cs="Times New Roman"/>
          <w:color w:val="000000"/>
          <w:sz w:val="26"/>
          <w:szCs w:val="26"/>
          <w:highlight w:val="yellow"/>
          <w:lang w:val="es-ES"/>
        </w:rPr>
      </w:pPr>
      <w:r w:rsidRPr="001447FD">
        <w:rPr>
          <w:rFonts w:ascii="Times New Roman" w:hAnsi="Times New Roman" w:cs="Times New Roman"/>
          <w:sz w:val="26"/>
          <w:szCs w:val="26"/>
          <w:lang w:val="sv-SE"/>
        </w:rPr>
        <w:t>- TS Nguyễn Như Quý- Công nghệ vật liệu cách nhiệt-  NXB xây dựng.</w:t>
      </w:r>
    </w:p>
    <w:sectPr w:rsidR="0021653C" w:rsidRPr="001447FD" w:rsidSect="00491949">
      <w:pgSz w:w="11906" w:h="16838" w:code="9"/>
      <w:pgMar w:top="990" w:right="851" w:bottom="900"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53C" w:rsidRDefault="0021653C" w:rsidP="00F972C8">
      <w:pPr>
        <w:rPr>
          <w:rFonts w:cs="Times New Roman"/>
        </w:rPr>
      </w:pPr>
      <w:r>
        <w:rPr>
          <w:rFonts w:cs="Times New Roman"/>
        </w:rPr>
        <w:separator/>
      </w:r>
    </w:p>
  </w:endnote>
  <w:endnote w:type="continuationSeparator" w:id="0">
    <w:p w:rsidR="0021653C" w:rsidRDefault="0021653C"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Gulim">
    <w:altName w:val="¡¾¨ù¢¬©÷"/>
    <w:panose1 w:val="020B0600000101010101"/>
    <w:charset w:val="81"/>
    <w:family w:val="roman"/>
    <w:notTrueType/>
    <w:pitch w:val="fixed"/>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53C" w:rsidRDefault="0021653C" w:rsidP="00F972C8">
      <w:pPr>
        <w:rPr>
          <w:rFonts w:cs="Times New Roman"/>
        </w:rPr>
      </w:pPr>
      <w:r>
        <w:rPr>
          <w:rFonts w:cs="Times New Roman"/>
        </w:rPr>
        <w:separator/>
      </w:r>
    </w:p>
  </w:footnote>
  <w:footnote w:type="continuationSeparator" w:id="0">
    <w:p w:rsidR="0021653C" w:rsidRDefault="0021653C"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7">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4">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9">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3">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6">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8">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1">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3">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4">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9">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0">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8">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6">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9"/>
  </w:num>
  <w:num w:numId="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6"/>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9"/>
  </w:num>
  <w:num w:numId="8">
    <w:abstractNumId w:val="38"/>
  </w:num>
  <w:num w:numId="9">
    <w:abstractNumId w:val="18"/>
  </w:num>
  <w:num w:numId="10">
    <w:abstractNumId w:val="81"/>
  </w:num>
  <w:num w:numId="11">
    <w:abstractNumId w:val="13"/>
  </w:num>
  <w:num w:numId="12">
    <w:abstractNumId w:val="43"/>
  </w:num>
  <w:num w:numId="13">
    <w:abstractNumId w:val="29"/>
  </w:num>
  <w:num w:numId="14">
    <w:abstractNumId w:val="70"/>
  </w:num>
  <w:num w:numId="15">
    <w:abstractNumId w:val="7"/>
  </w:num>
  <w:num w:numId="16">
    <w:abstractNumId w:val="53"/>
  </w:num>
  <w:num w:numId="17">
    <w:abstractNumId w:val="86"/>
  </w:num>
  <w:num w:numId="18">
    <w:abstractNumId w:val="17"/>
  </w:num>
  <w:num w:numId="19">
    <w:abstractNumId w:val="61"/>
  </w:num>
  <w:num w:numId="20">
    <w:abstractNumId w:val="69"/>
  </w:num>
  <w:num w:numId="21">
    <w:abstractNumId w:val="19"/>
  </w:num>
  <w:num w:numId="22">
    <w:abstractNumId w:val="39"/>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num>
  <w:num w:numId="25">
    <w:abstractNumId w:val="85"/>
  </w:num>
  <w:num w:numId="26">
    <w:abstractNumId w:val="42"/>
  </w:num>
  <w:num w:numId="27">
    <w:abstractNumId w:val="48"/>
  </w:num>
  <w:num w:numId="28">
    <w:abstractNumId w:val="3"/>
  </w:num>
  <w:num w:numId="29">
    <w:abstractNumId w:val="63"/>
  </w:num>
  <w:num w:numId="30">
    <w:abstractNumId w:val="26"/>
  </w:num>
  <w:num w:numId="31">
    <w:abstractNumId w:val="1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10"/>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33"/>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1"/>
  </w:num>
  <w:num w:numId="4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num>
  <w:num w:numId="47">
    <w:abstractNumId w:val="54"/>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8"/>
  </w:num>
  <w:num w:numId="50">
    <w:abstractNumId w:val="25"/>
  </w:num>
  <w:num w:numId="51">
    <w:abstractNumId w:val="73"/>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num>
  <w:num w:numId="54">
    <w:abstractNumId w:val="79"/>
  </w:num>
  <w:num w:numId="55">
    <w:abstractNumId w:val="6"/>
  </w:num>
  <w:num w:numId="56">
    <w:abstractNumId w:val="23"/>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num>
  <w:num w:numId="59">
    <w:abstractNumId w:val="62"/>
  </w:num>
  <w:num w:numId="60">
    <w:abstractNumId w:val="55"/>
  </w:num>
  <w:num w:numId="61">
    <w:abstractNumId w:val="52"/>
  </w:num>
  <w:num w:numId="62">
    <w:abstractNumId w:val="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num>
  <w:num w:numId="64">
    <w:abstractNumId w:val="40"/>
  </w:num>
  <w:num w:numId="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num>
  <w:num w:numId="67">
    <w:abstractNumId w:val="47"/>
  </w:num>
  <w:num w:numId="68">
    <w:abstractNumId w:val="77"/>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num>
  <w:num w:numId="71">
    <w:abstractNumId w:val="8"/>
  </w:num>
  <w:num w:numId="72">
    <w:abstractNumId w:val="16"/>
  </w:num>
  <w:num w:numId="73">
    <w:abstractNumId w:val="41"/>
  </w:num>
  <w:num w:numId="74">
    <w:abstractNumId w:val="44"/>
  </w:num>
  <w:num w:numId="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num>
  <w:num w:numId="81">
    <w:abstractNumId w:val="57"/>
  </w:num>
  <w:num w:numId="82">
    <w:abstractNumId w:val="22"/>
  </w:num>
  <w:num w:numId="83">
    <w:abstractNumId w:val="65"/>
  </w:num>
  <w:num w:numId="84">
    <w:abstractNumId w:val="67"/>
  </w:num>
  <w:num w:numId="85">
    <w:abstractNumId w:val="2"/>
  </w:num>
  <w:num w:numId="86">
    <w:abstractNumId w:val="28"/>
  </w:num>
  <w:num w:numId="8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num>
  <w:num w:numId="9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0756E"/>
    <w:rsid w:val="00017076"/>
    <w:rsid w:val="00023ACB"/>
    <w:rsid w:val="00037562"/>
    <w:rsid w:val="000409B2"/>
    <w:rsid w:val="000547FF"/>
    <w:rsid w:val="00056DD6"/>
    <w:rsid w:val="00063587"/>
    <w:rsid w:val="00070503"/>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369EF"/>
    <w:rsid w:val="00137C48"/>
    <w:rsid w:val="001447FD"/>
    <w:rsid w:val="00147891"/>
    <w:rsid w:val="00153040"/>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716D8"/>
    <w:rsid w:val="00275283"/>
    <w:rsid w:val="00275993"/>
    <w:rsid w:val="0028236D"/>
    <w:rsid w:val="002A1ED0"/>
    <w:rsid w:val="002A2258"/>
    <w:rsid w:val="002B30E7"/>
    <w:rsid w:val="002B41E1"/>
    <w:rsid w:val="002B7C1A"/>
    <w:rsid w:val="002C7A82"/>
    <w:rsid w:val="002D6A0D"/>
    <w:rsid w:val="002D7910"/>
    <w:rsid w:val="00301A2A"/>
    <w:rsid w:val="00306275"/>
    <w:rsid w:val="00312DCD"/>
    <w:rsid w:val="003155B0"/>
    <w:rsid w:val="00333DBC"/>
    <w:rsid w:val="00335570"/>
    <w:rsid w:val="00336804"/>
    <w:rsid w:val="00353693"/>
    <w:rsid w:val="00353795"/>
    <w:rsid w:val="00353F92"/>
    <w:rsid w:val="00355EC6"/>
    <w:rsid w:val="003700FE"/>
    <w:rsid w:val="003706B6"/>
    <w:rsid w:val="00370A84"/>
    <w:rsid w:val="00371F8C"/>
    <w:rsid w:val="00380580"/>
    <w:rsid w:val="003825CC"/>
    <w:rsid w:val="0039763B"/>
    <w:rsid w:val="003A6FD9"/>
    <w:rsid w:val="003D4B2A"/>
    <w:rsid w:val="003F2033"/>
    <w:rsid w:val="00401B06"/>
    <w:rsid w:val="004208AA"/>
    <w:rsid w:val="00422E18"/>
    <w:rsid w:val="00423CB7"/>
    <w:rsid w:val="00427CA4"/>
    <w:rsid w:val="00427F41"/>
    <w:rsid w:val="004306F6"/>
    <w:rsid w:val="004377CF"/>
    <w:rsid w:val="004414B8"/>
    <w:rsid w:val="004553C6"/>
    <w:rsid w:val="00455485"/>
    <w:rsid w:val="00471FCE"/>
    <w:rsid w:val="00476F87"/>
    <w:rsid w:val="004770B5"/>
    <w:rsid w:val="00482E6F"/>
    <w:rsid w:val="00484D8B"/>
    <w:rsid w:val="0048520C"/>
    <w:rsid w:val="00491949"/>
    <w:rsid w:val="00491FDF"/>
    <w:rsid w:val="004A14E4"/>
    <w:rsid w:val="004C07CC"/>
    <w:rsid w:val="004C0EF3"/>
    <w:rsid w:val="004C51C3"/>
    <w:rsid w:val="004D2793"/>
    <w:rsid w:val="004D7DC9"/>
    <w:rsid w:val="004E3A37"/>
    <w:rsid w:val="004E5B99"/>
    <w:rsid w:val="00507B0A"/>
    <w:rsid w:val="00525AFA"/>
    <w:rsid w:val="00527B85"/>
    <w:rsid w:val="005408A0"/>
    <w:rsid w:val="005452B7"/>
    <w:rsid w:val="005506A9"/>
    <w:rsid w:val="00562E38"/>
    <w:rsid w:val="00575E59"/>
    <w:rsid w:val="0058077A"/>
    <w:rsid w:val="005921D6"/>
    <w:rsid w:val="005A0537"/>
    <w:rsid w:val="005A2254"/>
    <w:rsid w:val="005C0A5D"/>
    <w:rsid w:val="005C4DC0"/>
    <w:rsid w:val="005D2BEA"/>
    <w:rsid w:val="005D2C6A"/>
    <w:rsid w:val="005E3B94"/>
    <w:rsid w:val="005F0368"/>
    <w:rsid w:val="005F105C"/>
    <w:rsid w:val="005F14A8"/>
    <w:rsid w:val="005F402C"/>
    <w:rsid w:val="00600918"/>
    <w:rsid w:val="0061030B"/>
    <w:rsid w:val="00615334"/>
    <w:rsid w:val="006446DF"/>
    <w:rsid w:val="00663D81"/>
    <w:rsid w:val="00671287"/>
    <w:rsid w:val="006720F4"/>
    <w:rsid w:val="0069274C"/>
    <w:rsid w:val="00694DDE"/>
    <w:rsid w:val="006A5A23"/>
    <w:rsid w:val="006C432B"/>
    <w:rsid w:val="006E2801"/>
    <w:rsid w:val="006E45AA"/>
    <w:rsid w:val="006E7E55"/>
    <w:rsid w:val="006F482B"/>
    <w:rsid w:val="006F648D"/>
    <w:rsid w:val="00700734"/>
    <w:rsid w:val="0070165A"/>
    <w:rsid w:val="00704934"/>
    <w:rsid w:val="00707073"/>
    <w:rsid w:val="00723396"/>
    <w:rsid w:val="007246EE"/>
    <w:rsid w:val="00725633"/>
    <w:rsid w:val="00743BFD"/>
    <w:rsid w:val="00746251"/>
    <w:rsid w:val="007664FA"/>
    <w:rsid w:val="00771AB0"/>
    <w:rsid w:val="0077714E"/>
    <w:rsid w:val="00781378"/>
    <w:rsid w:val="00783855"/>
    <w:rsid w:val="007A2753"/>
    <w:rsid w:val="007A7F9B"/>
    <w:rsid w:val="007B11F5"/>
    <w:rsid w:val="007C62A6"/>
    <w:rsid w:val="007D419F"/>
    <w:rsid w:val="007D5255"/>
    <w:rsid w:val="007E191E"/>
    <w:rsid w:val="00810883"/>
    <w:rsid w:val="00811B24"/>
    <w:rsid w:val="008156BE"/>
    <w:rsid w:val="00827521"/>
    <w:rsid w:val="0084029C"/>
    <w:rsid w:val="00840703"/>
    <w:rsid w:val="00842E70"/>
    <w:rsid w:val="00852728"/>
    <w:rsid w:val="00856406"/>
    <w:rsid w:val="00857CD7"/>
    <w:rsid w:val="00864DCE"/>
    <w:rsid w:val="00875CFC"/>
    <w:rsid w:val="008831C0"/>
    <w:rsid w:val="008901A2"/>
    <w:rsid w:val="00891714"/>
    <w:rsid w:val="008A063A"/>
    <w:rsid w:val="008A6A43"/>
    <w:rsid w:val="008B52FC"/>
    <w:rsid w:val="008C0327"/>
    <w:rsid w:val="008C2163"/>
    <w:rsid w:val="008E2728"/>
    <w:rsid w:val="008F3799"/>
    <w:rsid w:val="008F61F9"/>
    <w:rsid w:val="008F73FB"/>
    <w:rsid w:val="009052B9"/>
    <w:rsid w:val="0091411E"/>
    <w:rsid w:val="00917027"/>
    <w:rsid w:val="00921FAA"/>
    <w:rsid w:val="00947653"/>
    <w:rsid w:val="00947AC3"/>
    <w:rsid w:val="00951666"/>
    <w:rsid w:val="00962E16"/>
    <w:rsid w:val="00965642"/>
    <w:rsid w:val="00974E7F"/>
    <w:rsid w:val="00981CCD"/>
    <w:rsid w:val="00986497"/>
    <w:rsid w:val="009876B6"/>
    <w:rsid w:val="00994438"/>
    <w:rsid w:val="009C0A62"/>
    <w:rsid w:val="009C71DE"/>
    <w:rsid w:val="009C7659"/>
    <w:rsid w:val="009D1669"/>
    <w:rsid w:val="009D68B9"/>
    <w:rsid w:val="009E1BED"/>
    <w:rsid w:val="009F08FA"/>
    <w:rsid w:val="009F2CAC"/>
    <w:rsid w:val="00A16954"/>
    <w:rsid w:val="00A24936"/>
    <w:rsid w:val="00A2793F"/>
    <w:rsid w:val="00A27DB6"/>
    <w:rsid w:val="00A3263C"/>
    <w:rsid w:val="00A467F4"/>
    <w:rsid w:val="00A64EDC"/>
    <w:rsid w:val="00A67340"/>
    <w:rsid w:val="00A757AF"/>
    <w:rsid w:val="00A94CE7"/>
    <w:rsid w:val="00AB176E"/>
    <w:rsid w:val="00AD28F6"/>
    <w:rsid w:val="00AF0650"/>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26E7B"/>
    <w:rsid w:val="00C30024"/>
    <w:rsid w:val="00C34C00"/>
    <w:rsid w:val="00C51E77"/>
    <w:rsid w:val="00C7138F"/>
    <w:rsid w:val="00C71E0B"/>
    <w:rsid w:val="00C75D48"/>
    <w:rsid w:val="00C763BD"/>
    <w:rsid w:val="00C8272F"/>
    <w:rsid w:val="00C8796B"/>
    <w:rsid w:val="00C90E1A"/>
    <w:rsid w:val="00CA4D28"/>
    <w:rsid w:val="00CA5E7E"/>
    <w:rsid w:val="00CA7596"/>
    <w:rsid w:val="00CC2BBD"/>
    <w:rsid w:val="00CC62C2"/>
    <w:rsid w:val="00CC7F65"/>
    <w:rsid w:val="00CD586D"/>
    <w:rsid w:val="00CE2CD4"/>
    <w:rsid w:val="00CE6B80"/>
    <w:rsid w:val="00CF3016"/>
    <w:rsid w:val="00D00F72"/>
    <w:rsid w:val="00D10C5E"/>
    <w:rsid w:val="00D2042B"/>
    <w:rsid w:val="00D25B06"/>
    <w:rsid w:val="00D2785E"/>
    <w:rsid w:val="00D36F49"/>
    <w:rsid w:val="00D45C04"/>
    <w:rsid w:val="00D46A75"/>
    <w:rsid w:val="00D5286B"/>
    <w:rsid w:val="00D54301"/>
    <w:rsid w:val="00D554A4"/>
    <w:rsid w:val="00D568DD"/>
    <w:rsid w:val="00D6241A"/>
    <w:rsid w:val="00D6353D"/>
    <w:rsid w:val="00D74B82"/>
    <w:rsid w:val="00D7725C"/>
    <w:rsid w:val="00D8014D"/>
    <w:rsid w:val="00D85FAC"/>
    <w:rsid w:val="00DA4DBE"/>
    <w:rsid w:val="00DB06A7"/>
    <w:rsid w:val="00DB2196"/>
    <w:rsid w:val="00DB751A"/>
    <w:rsid w:val="00DC6B5E"/>
    <w:rsid w:val="00DD1193"/>
    <w:rsid w:val="00DD620E"/>
    <w:rsid w:val="00DE65A6"/>
    <w:rsid w:val="00DF34BB"/>
    <w:rsid w:val="00E05A30"/>
    <w:rsid w:val="00E06DCD"/>
    <w:rsid w:val="00E147C9"/>
    <w:rsid w:val="00E167DC"/>
    <w:rsid w:val="00E36217"/>
    <w:rsid w:val="00E5501F"/>
    <w:rsid w:val="00E57E02"/>
    <w:rsid w:val="00E645FC"/>
    <w:rsid w:val="00E6562F"/>
    <w:rsid w:val="00E70BBF"/>
    <w:rsid w:val="00E829CC"/>
    <w:rsid w:val="00E8653C"/>
    <w:rsid w:val="00E978B2"/>
    <w:rsid w:val="00EA679C"/>
    <w:rsid w:val="00EB210B"/>
    <w:rsid w:val="00EB2D20"/>
    <w:rsid w:val="00EB652A"/>
    <w:rsid w:val="00ED0C80"/>
    <w:rsid w:val="00ED1471"/>
    <w:rsid w:val="00ED51F8"/>
    <w:rsid w:val="00ED78E1"/>
    <w:rsid w:val="00EF10B6"/>
    <w:rsid w:val="00EF4826"/>
    <w:rsid w:val="00F13230"/>
    <w:rsid w:val="00F40CAF"/>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62AC"/>
    <w:rsid w:val="00FB01C4"/>
    <w:rsid w:val="00FB351D"/>
    <w:rsid w:val="00FB4F7B"/>
    <w:rsid w:val="00FB75EC"/>
    <w:rsid w:val="00FC273D"/>
    <w:rsid w:val="00FC5BF3"/>
    <w:rsid w:val="00FD0277"/>
    <w:rsid w:val="00FD1657"/>
    <w:rsid w:val="00FF037E"/>
    <w:rsid w:val="00FF47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basedOn w:val="DefaultParagraphFont"/>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basedOn w:val="DefaultParagraphFont"/>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hAnsi="Times New Roman" w:cs="Times New Roman"/>
      <w:sz w:val="28"/>
      <w:szCs w:val="28"/>
    </w:rPr>
  </w:style>
  <w:style w:type="paragraph" w:customStyle="1" w:styleId="dautru">
    <w:name w:val="dau tru"/>
    <w:basedOn w:val="Normal"/>
    <w:link w:val="dautruChar"/>
    <w:uiPriority w:val="99"/>
    <w:rsid w:val="00D25B06"/>
    <w:pPr>
      <w:numPr>
        <w:ilvl w:val="1"/>
        <w:numId w:val="40"/>
      </w:numPr>
      <w:jc w:val="both"/>
    </w:pPr>
    <w:rPr>
      <w:rFonts w:ascii="Times New Roman" w:hAnsi="Times New Roman" w:cs="Times New Roman"/>
    </w:rPr>
  </w:style>
  <w:style w:type="paragraph" w:customStyle="1" w:styleId="daucong">
    <w:name w:val="dau cong"/>
    <w:basedOn w:val="Normal"/>
    <w:uiPriority w:val="99"/>
    <w:rsid w:val="00D25B06"/>
    <w:pPr>
      <w:numPr>
        <w:numId w:val="40"/>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6"/>
      </w:numPr>
    </w:pPr>
  </w:style>
  <w:style w:type="numbering" w:customStyle="1" w:styleId="Style43">
    <w:name w:val="Style43"/>
    <w:rsid w:val="00FC0058"/>
    <w:pPr>
      <w:numPr>
        <w:numId w:val="7"/>
      </w:numPr>
    </w:pPr>
  </w:style>
  <w:style w:type="numbering" w:customStyle="1" w:styleId="Style11">
    <w:name w:val="Style11"/>
    <w:rsid w:val="00FC0058"/>
    <w:pPr>
      <w:numPr>
        <w:numId w:val="36"/>
      </w:numPr>
    </w:pPr>
  </w:style>
  <w:style w:type="numbering" w:customStyle="1" w:styleId="Style1">
    <w:name w:val="Style1"/>
    <w:rsid w:val="00FC0058"/>
    <w:pPr>
      <w:numPr>
        <w:numId w:val="44"/>
      </w:numPr>
    </w:pPr>
  </w:style>
</w:styles>
</file>

<file path=word/webSettings.xml><?xml version="1.0" encoding="utf-8"?>
<w:webSettings xmlns:r="http://schemas.openxmlformats.org/officeDocument/2006/relationships" xmlns:w="http://schemas.openxmlformats.org/wordprocessingml/2006/main">
  <w:divs>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138</Pages>
  <Words>28705</Words>
  <Characters>-32766</Characters>
  <Application>Microsoft Office Outlook</Application>
  <DocSecurity>0</DocSecurity>
  <Lines>0</Lines>
  <Paragraphs>0</Paragraphs>
  <ScaleCrop>false</ScaleCrop>
  <Company>MSHOME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47</cp:revision>
  <cp:lastPrinted>2017-03-22T07:23:00Z</cp:lastPrinted>
  <dcterms:created xsi:type="dcterms:W3CDTF">2017-05-07T13:32:00Z</dcterms:created>
  <dcterms:modified xsi:type="dcterms:W3CDTF">2017-05-09T09:02:00Z</dcterms:modified>
</cp:coreProperties>
</file>